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137F0E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8720D6">
        <w:rPr>
          <w:rFonts w:eastAsia="Arial Unicode MS" w:cs="Arial"/>
          <w:bCs/>
          <w:sz w:val="24"/>
        </w:rPr>
        <w:t>0744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1433ED5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136C">
        <w:rPr>
          <w:rFonts w:ascii="Arial" w:hAnsi="Arial" w:cs="Arial"/>
          <w:b/>
        </w:rPr>
        <w:t>23.700-84</w:t>
      </w:r>
      <w:r w:rsidR="00B5136C">
        <w:rPr>
          <w:rFonts w:ascii="DengXian" w:eastAsia="DengXian" w:hAnsi="DengXian" w:cs="Arial" w:hint="eastAsia"/>
          <w:b/>
          <w:lang w:eastAsia="zh-CN"/>
        </w:rPr>
        <w:t>：</w:t>
      </w:r>
      <w:r w:rsidR="009066D4">
        <w:rPr>
          <w:rFonts w:ascii="Arial" w:hAnsi="Arial" w:cs="Arial"/>
          <w:b/>
        </w:rPr>
        <w:t>New KI for WT1.4:</w:t>
      </w:r>
      <w:r w:rsidR="000F797B">
        <w:rPr>
          <w:rFonts w:ascii="Arial" w:hAnsi="Arial" w:cs="Arial"/>
          <w:b/>
        </w:rPr>
        <w:t xml:space="preserve"> </w:t>
      </w:r>
      <w:r w:rsidR="00402082">
        <w:rPr>
          <w:rFonts w:ascii="Arial" w:hAnsi="Arial" w:cs="Arial"/>
          <w:b/>
        </w:rPr>
        <w:t xml:space="preserve">Enhancement to support </w:t>
      </w:r>
      <w:r w:rsidR="009066D4">
        <w:rPr>
          <w:rFonts w:ascii="Arial" w:hAnsi="Arial" w:cs="Arial"/>
          <w:b/>
        </w:rPr>
        <w:t>AI/ML based positioning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39AB11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1532C6">
        <w:rPr>
          <w:rFonts w:ascii="Arial" w:hAnsi="Arial" w:cs="Arial"/>
          <w:b/>
        </w:rPr>
        <w:t>15</w:t>
      </w:r>
    </w:p>
    <w:p w14:paraId="3F7B9FA5" w14:textId="3BDA6A2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532C6">
        <w:rPr>
          <w:rFonts w:ascii="Arial" w:hAnsi="Arial" w:cs="Arial"/>
          <w:b/>
        </w:rPr>
        <w:t>FS_AIML_CN / Rel-19</w:t>
      </w:r>
    </w:p>
    <w:p w14:paraId="04A85BCE" w14:textId="5B832E8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532C6">
        <w:rPr>
          <w:rFonts w:ascii="Arial" w:hAnsi="Arial" w:cs="Arial"/>
          <w:i/>
        </w:rPr>
        <w:t xml:space="preserve"> This contribution proposed a new K</w:t>
      </w:r>
      <w:r w:rsidR="00076A0A">
        <w:rPr>
          <w:rFonts w:ascii="Arial" w:hAnsi="Arial" w:cs="Arial"/>
          <w:i/>
        </w:rPr>
        <w:t>I to study LCS enhancements to support AI/ML positioning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2E8EC388" w:rsidR="00106137" w:rsidRDefault="00E61792" w:rsidP="00680A19">
      <w:r>
        <w:t xml:space="preserve">According to the approved </w:t>
      </w:r>
      <w:r w:rsidR="00917351">
        <w:t>SID SP-</w:t>
      </w:r>
      <w:r w:rsidR="00B53BC9">
        <w:t>231800</w:t>
      </w:r>
      <w:r w:rsidR="00BA5ABF">
        <w:t xml:space="preserve">, </w:t>
      </w:r>
      <w:r w:rsidR="00D70591">
        <w:t>re</w:t>
      </w:r>
      <w:r w:rsidR="00DE0A66">
        <w:t xml:space="preserve">garding WT#1, </w:t>
      </w:r>
      <w:r w:rsidR="001C6443">
        <w:t>only WT#</w:t>
      </w:r>
      <w:r w:rsidR="0078136D">
        <w:t xml:space="preserve">1.4 </w:t>
      </w:r>
      <w:r w:rsidR="00AE2894">
        <w:t xml:space="preserve">as below </w:t>
      </w:r>
      <w:r w:rsidR="0078136D">
        <w:t>is allowed to</w:t>
      </w:r>
      <w:r w:rsidR="005B5043">
        <w:t xml:space="preserve"> be</w:t>
      </w:r>
      <w:r w:rsidR="0078136D">
        <w:t xml:space="preserve"> discuss</w:t>
      </w:r>
      <w:r w:rsidR="005B5043">
        <w:t>ed</w:t>
      </w:r>
      <w:r w:rsidR="0078136D">
        <w:t xml:space="preserve"> </w:t>
      </w:r>
      <w:r w:rsidR="00AE2894">
        <w:t>before Sep</w:t>
      </w:r>
      <w:r w:rsidR="00C2131B">
        <w:t xml:space="preserve">, </w:t>
      </w:r>
      <w:r w:rsidR="00141F5E">
        <w:t>while</w:t>
      </w:r>
      <w:r w:rsidR="00C2131B">
        <w:t xml:space="preserve"> NOTE 3 </w:t>
      </w:r>
      <w:r w:rsidR="00141F5E">
        <w:t xml:space="preserve">also applies the restriction of the </w:t>
      </w:r>
      <w:r w:rsidR="00015FAA">
        <w:t>scope for WT#1.4.</w:t>
      </w:r>
    </w:p>
    <w:p w14:paraId="7D96F95E" w14:textId="77777777" w:rsidR="00D70591" w:rsidRPr="00D70591" w:rsidRDefault="00D70591" w:rsidP="00D70591">
      <w:pPr>
        <w:overflowPunct w:val="0"/>
        <w:autoSpaceDE w:val="0"/>
        <w:autoSpaceDN w:val="0"/>
        <w:adjustRightInd w:val="0"/>
        <w:ind w:left="852" w:hanging="284"/>
        <w:jc w:val="left"/>
        <w:textAlignment w:val="baseline"/>
        <w:rPr>
          <w:rFonts w:eastAsia="Batang"/>
          <w:i/>
          <w:iCs/>
          <w:color w:val="000000"/>
          <w:lang w:eastAsia="ja-JP"/>
        </w:rPr>
      </w:pPr>
      <w:r w:rsidRPr="00D70591">
        <w:rPr>
          <w:rFonts w:eastAsia="Batang"/>
          <w:i/>
          <w:iCs/>
          <w:color w:val="000000"/>
          <w:lang w:eastAsia="ja-JP"/>
        </w:rPr>
        <w:t>-</w:t>
      </w:r>
      <w:r w:rsidRPr="00D70591">
        <w:rPr>
          <w:rFonts w:eastAsia="Batang"/>
          <w:i/>
          <w:iCs/>
          <w:color w:val="000000"/>
          <w:lang w:eastAsia="ja-JP"/>
        </w:rPr>
        <w:tab/>
        <w:t>WT1.4: Study whether and how to consider enhancements to LCS to support AI/ML based Positioning considering the conclusions in 3GPP TR 38.843.</w:t>
      </w:r>
    </w:p>
    <w:p w14:paraId="3BE46AE3" w14:textId="77777777" w:rsidR="00BC416D" w:rsidRPr="00BC416D" w:rsidRDefault="00BC416D" w:rsidP="00BC416D">
      <w:pPr>
        <w:overflowPunct w:val="0"/>
        <w:autoSpaceDE w:val="0"/>
        <w:autoSpaceDN w:val="0"/>
        <w:adjustRightInd w:val="0"/>
        <w:ind w:left="720"/>
        <w:jc w:val="left"/>
        <w:textAlignment w:val="baseline"/>
        <w:rPr>
          <w:rFonts w:eastAsia="Batang"/>
          <w:i/>
          <w:iCs/>
          <w:color w:val="000000"/>
          <w:lang w:eastAsia="ja-JP"/>
        </w:rPr>
      </w:pPr>
      <w:r w:rsidRPr="00BC416D">
        <w:rPr>
          <w:rFonts w:eastAsia="Batang"/>
          <w:i/>
          <w:iCs/>
          <w:color w:val="000000"/>
          <w:lang w:eastAsia="ja-JP"/>
        </w:rPr>
        <w:t>NOTE 3: UE data collection, model delivery and transfer to the UE and model identification/management are not within the scope of WT#1.4.</w:t>
      </w:r>
    </w:p>
    <w:p w14:paraId="53DB0886" w14:textId="2FE10727" w:rsidR="00AE2894" w:rsidRDefault="00304EA1" w:rsidP="00680A19">
      <w:r>
        <w:t xml:space="preserve">Based on </w:t>
      </w:r>
      <w:r w:rsidR="00571673">
        <w:t>RAN approved WID RP-234039</w:t>
      </w:r>
      <w:r w:rsidR="00F502B5">
        <w:t xml:space="preserve"> regarding AI/ML for NR </w:t>
      </w:r>
      <w:r w:rsidR="00F502B5" w:rsidRPr="00F502B5">
        <w:rPr>
          <w:rFonts w:hint="eastAsia"/>
        </w:rPr>
        <w:t>A</w:t>
      </w:r>
      <w:r w:rsidR="00F502B5" w:rsidRPr="00F502B5">
        <w:t xml:space="preserve">ir Interface, </w:t>
      </w:r>
      <w:r w:rsidR="00C70CCA">
        <w:t xml:space="preserve">the positioning related </w:t>
      </w:r>
      <w:r w:rsidR="00891B21">
        <w:t>objectives are approved as below:</w:t>
      </w:r>
    </w:p>
    <w:p w14:paraId="0F805304" w14:textId="77777777" w:rsidR="00C70CCA" w:rsidRPr="00C70CCA" w:rsidRDefault="00C70CCA" w:rsidP="00B93A0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>Positioning accuracy enhancements, encompassing [RAN1/RAN2/RAN3]:</w:t>
      </w:r>
    </w:p>
    <w:p w14:paraId="48FD77D4" w14:textId="77777777" w:rsidR="00C70CCA" w:rsidRPr="00C70CCA" w:rsidRDefault="00C70CCA" w:rsidP="00B93A0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>Direct AI/ML positioning:</w:t>
      </w:r>
    </w:p>
    <w:p w14:paraId="3EEAD369" w14:textId="77777777" w:rsidR="00C70CCA" w:rsidRPr="00C70CCA" w:rsidRDefault="00C70CCA" w:rsidP="00B93A09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>(1</w:t>
      </w:r>
      <w:r w:rsidRPr="00C70CCA">
        <w:rPr>
          <w:bCs/>
          <w:i/>
          <w:iCs/>
          <w:vertAlign w:val="superscript"/>
          <w:lang w:eastAsia="en-GB"/>
        </w:rPr>
        <w:t>st</w:t>
      </w:r>
      <w:r w:rsidRPr="00C70CCA">
        <w:rPr>
          <w:bCs/>
          <w:i/>
          <w:iCs/>
          <w:lang w:eastAsia="en-GB"/>
        </w:rPr>
        <w:t xml:space="preserve"> priority) Case 1: </w:t>
      </w:r>
      <w:r w:rsidRPr="00C70CCA">
        <w:rPr>
          <w:i/>
          <w:iCs/>
          <w:lang w:eastAsia="en-GB"/>
        </w:rPr>
        <w:t>UE-based positioning with UE-side model, direct AI/ML positioning</w:t>
      </w:r>
    </w:p>
    <w:p w14:paraId="51BD435A" w14:textId="77777777" w:rsidR="00C70CCA" w:rsidRPr="00C70CCA" w:rsidRDefault="00C70CCA" w:rsidP="00B93A09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>(2</w:t>
      </w:r>
      <w:r w:rsidRPr="00C70CCA">
        <w:rPr>
          <w:bCs/>
          <w:i/>
          <w:iCs/>
          <w:vertAlign w:val="superscript"/>
          <w:lang w:eastAsia="en-GB"/>
        </w:rPr>
        <w:t>nd</w:t>
      </w:r>
      <w:r w:rsidRPr="00C70CCA">
        <w:rPr>
          <w:bCs/>
          <w:i/>
          <w:iCs/>
          <w:lang w:eastAsia="en-GB"/>
        </w:rPr>
        <w:t xml:space="preserve"> priority) Case 2b: </w:t>
      </w:r>
      <w:bookmarkStart w:id="0" w:name="_Hlk155640527"/>
      <w:r w:rsidRPr="00C70CCA">
        <w:rPr>
          <w:i/>
          <w:iCs/>
          <w:lang w:eastAsia="en-GB"/>
        </w:rPr>
        <w:t>UE-assisted/LMF-based positioning with LMF-side model, direct AI/ML positioning</w:t>
      </w:r>
    </w:p>
    <w:bookmarkEnd w:id="0"/>
    <w:p w14:paraId="64CDB639" w14:textId="77777777" w:rsidR="00C70CCA" w:rsidRPr="00C70CCA" w:rsidRDefault="00C70CCA" w:rsidP="00B93A09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>(1</w:t>
      </w:r>
      <w:r w:rsidRPr="00C70CCA">
        <w:rPr>
          <w:bCs/>
          <w:i/>
          <w:iCs/>
          <w:vertAlign w:val="superscript"/>
          <w:lang w:eastAsia="en-GB"/>
        </w:rPr>
        <w:t>st</w:t>
      </w:r>
      <w:r w:rsidRPr="00C70CCA">
        <w:rPr>
          <w:bCs/>
          <w:i/>
          <w:iCs/>
          <w:lang w:eastAsia="en-GB"/>
        </w:rPr>
        <w:t xml:space="preserve"> priority) Case 3b:</w:t>
      </w:r>
      <w:r w:rsidRPr="00C70CCA">
        <w:rPr>
          <w:i/>
          <w:iCs/>
          <w:lang w:eastAsia="en-GB"/>
        </w:rPr>
        <w:t xml:space="preserve"> NG-RAN node assisted positioning with LMF-side model, direct AI/ML </w:t>
      </w:r>
      <w:proofErr w:type="gramStart"/>
      <w:r w:rsidRPr="00C70CCA">
        <w:rPr>
          <w:i/>
          <w:iCs/>
          <w:lang w:eastAsia="en-GB"/>
        </w:rPr>
        <w:t>positioning</w:t>
      </w:r>
      <w:proofErr w:type="gramEnd"/>
    </w:p>
    <w:p w14:paraId="42D4A371" w14:textId="77777777" w:rsidR="00C70CCA" w:rsidRPr="00C70CCA" w:rsidRDefault="00C70CCA" w:rsidP="00B93A0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 xml:space="preserve">AI/ML assisted positioning </w:t>
      </w:r>
      <w:r w:rsidRPr="00C70CCA">
        <w:rPr>
          <w:bCs/>
          <w:i/>
          <w:iCs/>
          <w:lang w:eastAsia="en-GB"/>
        </w:rPr>
        <w:tab/>
      </w:r>
      <w:r w:rsidRPr="00C70CCA">
        <w:rPr>
          <w:bCs/>
          <w:i/>
          <w:iCs/>
          <w:lang w:eastAsia="en-GB"/>
        </w:rPr>
        <w:tab/>
        <w:t xml:space="preserve"> </w:t>
      </w:r>
    </w:p>
    <w:p w14:paraId="728EEDC1" w14:textId="77777777" w:rsidR="00C70CCA" w:rsidRPr="00C70CCA" w:rsidRDefault="00C70CCA" w:rsidP="00B93A09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color w:val="BFBFBF"/>
          <w:lang w:eastAsia="en-GB"/>
        </w:rPr>
      </w:pPr>
      <w:r w:rsidRPr="00C70CCA">
        <w:rPr>
          <w:bCs/>
          <w:i/>
          <w:iCs/>
          <w:lang w:eastAsia="en-GB"/>
        </w:rPr>
        <w:t>(2</w:t>
      </w:r>
      <w:r w:rsidRPr="00C70CCA">
        <w:rPr>
          <w:bCs/>
          <w:i/>
          <w:iCs/>
          <w:vertAlign w:val="superscript"/>
          <w:lang w:eastAsia="en-GB"/>
        </w:rPr>
        <w:t>nd</w:t>
      </w:r>
      <w:r w:rsidRPr="00C70CCA">
        <w:rPr>
          <w:bCs/>
          <w:i/>
          <w:iCs/>
          <w:lang w:eastAsia="en-GB"/>
        </w:rPr>
        <w:t xml:space="preserve"> priority) Case 2a: </w:t>
      </w:r>
      <w:r w:rsidRPr="00C70CCA">
        <w:rPr>
          <w:i/>
          <w:iCs/>
          <w:lang w:eastAsia="en-GB"/>
        </w:rPr>
        <w:t>UE-assisted/LMF-based positioning with UE-side model, AI/ML assisted positioning</w:t>
      </w:r>
      <w:r w:rsidRPr="00C70CCA">
        <w:rPr>
          <w:bCs/>
          <w:i/>
          <w:iCs/>
          <w:color w:val="BFBFBF"/>
          <w:lang w:eastAsia="en-GB"/>
        </w:rPr>
        <w:tab/>
      </w:r>
    </w:p>
    <w:p w14:paraId="7043FECB" w14:textId="77777777" w:rsidR="00C70CCA" w:rsidRPr="00C70CCA" w:rsidRDefault="00C70CCA" w:rsidP="00B93A09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>(1</w:t>
      </w:r>
      <w:r w:rsidRPr="00C70CCA">
        <w:rPr>
          <w:bCs/>
          <w:i/>
          <w:iCs/>
          <w:vertAlign w:val="superscript"/>
          <w:lang w:eastAsia="en-GB"/>
        </w:rPr>
        <w:t>st</w:t>
      </w:r>
      <w:r w:rsidRPr="00C70CCA">
        <w:rPr>
          <w:bCs/>
          <w:i/>
          <w:iCs/>
          <w:lang w:eastAsia="en-GB"/>
        </w:rPr>
        <w:t xml:space="preserve"> priority) Case 3a: </w:t>
      </w:r>
      <w:r w:rsidRPr="00C70CCA">
        <w:rPr>
          <w:i/>
          <w:iCs/>
          <w:lang w:eastAsia="en-GB"/>
        </w:rPr>
        <w:t xml:space="preserve">NG-RAN node assisted positioning with </w:t>
      </w:r>
      <w:proofErr w:type="spellStart"/>
      <w:r w:rsidRPr="00C70CCA">
        <w:rPr>
          <w:i/>
          <w:iCs/>
          <w:lang w:eastAsia="en-GB"/>
        </w:rPr>
        <w:t>gNB</w:t>
      </w:r>
      <w:proofErr w:type="spellEnd"/>
      <w:r w:rsidRPr="00C70CCA">
        <w:rPr>
          <w:i/>
          <w:iCs/>
          <w:lang w:eastAsia="en-GB"/>
        </w:rPr>
        <w:t xml:space="preserve">-side model, AI/ML assisted </w:t>
      </w:r>
      <w:proofErr w:type="gramStart"/>
      <w:r w:rsidRPr="00C70CCA">
        <w:rPr>
          <w:i/>
          <w:iCs/>
          <w:lang w:eastAsia="en-GB"/>
        </w:rPr>
        <w:t>positioning</w:t>
      </w:r>
      <w:proofErr w:type="gramEnd"/>
    </w:p>
    <w:p w14:paraId="7B92B158" w14:textId="77777777" w:rsidR="00C70CCA" w:rsidRPr="00C70CCA" w:rsidRDefault="00C70CCA" w:rsidP="00B93A0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>Specify necessary measurements, signalling/mechanism(s) to facilitate LCM operations specific to the Positioning accuracy enhancements use cases, if any</w:t>
      </w:r>
    </w:p>
    <w:p w14:paraId="45AA8A0F" w14:textId="77777777" w:rsidR="00C70CCA" w:rsidRPr="00C70CCA" w:rsidRDefault="00C70CCA" w:rsidP="00B93A0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>Investigate and specify the necessary signalling of necessary measurement enhancements (if any)</w:t>
      </w:r>
    </w:p>
    <w:p w14:paraId="3A7F3C7D" w14:textId="77777777" w:rsidR="00C70CCA" w:rsidRPr="00C70CCA" w:rsidRDefault="00C70CCA" w:rsidP="00B93A0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i/>
          <w:iCs/>
          <w:lang w:eastAsia="en-GB"/>
        </w:rPr>
      </w:pPr>
      <w:r w:rsidRPr="00C70CCA">
        <w:rPr>
          <w:bCs/>
          <w:i/>
          <w:iCs/>
          <w:lang w:eastAsia="en-GB"/>
        </w:rPr>
        <w:t xml:space="preserve">Enabling method(s) to ensure consistency between training and inference regarding NW-side additional conditions (if identified) for inference at UE for relevant positioning sub use </w:t>
      </w:r>
      <w:proofErr w:type="gramStart"/>
      <w:r w:rsidRPr="00C70CCA">
        <w:rPr>
          <w:bCs/>
          <w:i/>
          <w:iCs/>
          <w:lang w:eastAsia="en-GB"/>
        </w:rPr>
        <w:t>cases</w:t>
      </w:r>
      <w:proofErr w:type="gramEnd"/>
    </w:p>
    <w:p w14:paraId="56E37E3C" w14:textId="77777777" w:rsidR="001C1BAE" w:rsidRDefault="001C1BAE" w:rsidP="00680A19"/>
    <w:p w14:paraId="7F931BE6" w14:textId="6F504399" w:rsidR="005C4768" w:rsidRDefault="00D845F4" w:rsidP="00680A19">
      <w:r>
        <w:t xml:space="preserve">There are </w:t>
      </w:r>
      <w:r w:rsidR="00ED3123">
        <w:t xml:space="preserve">5 use cases discussed in RAN </w:t>
      </w:r>
      <w:r w:rsidR="00D81156">
        <w:t>in Rel-18</w:t>
      </w:r>
      <w:r w:rsidR="00FC497E">
        <w:t xml:space="preserve"> and </w:t>
      </w:r>
      <w:r w:rsidR="00983881">
        <w:t>we need to analys</w:t>
      </w:r>
      <w:r w:rsidR="005B5043">
        <w:t>e what are the</w:t>
      </w:r>
      <w:r w:rsidR="00983881">
        <w:t xml:space="preserve"> different</w:t>
      </w:r>
      <w:r w:rsidR="00EB05D2">
        <w:t xml:space="preserve"> </w:t>
      </w:r>
      <w:r w:rsidR="008F100D">
        <w:t xml:space="preserve">impacts </w:t>
      </w:r>
      <w:r w:rsidR="00C02E38">
        <w:t>to SA2.</w:t>
      </w:r>
    </w:p>
    <w:p w14:paraId="7B5E36E7" w14:textId="1A6EEB74" w:rsidR="00C02E38" w:rsidRPr="001C1BAE" w:rsidRDefault="003B173C" w:rsidP="00680A19">
      <w:pPr>
        <w:rPr>
          <w:b/>
          <w:bCs/>
        </w:rPr>
      </w:pPr>
      <w:r w:rsidRPr="001C1BAE">
        <w:rPr>
          <w:b/>
          <w:bCs/>
        </w:rPr>
        <w:t>C</w:t>
      </w:r>
      <w:r w:rsidR="00AE3323" w:rsidRPr="001C1BAE">
        <w:rPr>
          <w:b/>
          <w:bCs/>
        </w:rPr>
        <w:t>ase 1</w:t>
      </w:r>
      <w:r w:rsidRPr="001C1BAE">
        <w:rPr>
          <w:b/>
          <w:bCs/>
        </w:rPr>
        <w:t xml:space="preserve">: </w:t>
      </w:r>
      <w:r w:rsidRPr="00C70CCA">
        <w:rPr>
          <w:b/>
          <w:bCs/>
        </w:rPr>
        <w:t>UE-based positioning with UE-side model, direct AI/ML positioning</w:t>
      </w:r>
      <w:r w:rsidR="00582B2D">
        <w:rPr>
          <w:b/>
          <w:bCs/>
        </w:rPr>
        <w:t xml:space="preserve"> or AI/ML assisted posi</w:t>
      </w:r>
      <w:r w:rsidR="00E52DCB">
        <w:rPr>
          <w:b/>
          <w:bCs/>
        </w:rPr>
        <w:t>tioning</w:t>
      </w:r>
    </w:p>
    <w:p w14:paraId="7920382A" w14:textId="55DF2C49" w:rsidR="0045079A" w:rsidRDefault="0045079A" w:rsidP="00680A19"/>
    <w:p w14:paraId="185FB9EC" w14:textId="42652732" w:rsidR="003B173C" w:rsidRDefault="003B173C" w:rsidP="003B173C">
      <w:pPr>
        <w:jc w:val="center"/>
      </w:pPr>
    </w:p>
    <w:p w14:paraId="6C101874" w14:textId="2A2C4304" w:rsidR="00231C68" w:rsidRDefault="00231C68" w:rsidP="00FA0B48">
      <w:pPr>
        <w:jc w:val="center"/>
        <w:rPr>
          <w:noProof/>
        </w:rPr>
      </w:pPr>
    </w:p>
    <w:p w14:paraId="4F3BBDBB" w14:textId="7B2F1843" w:rsidR="00190F68" w:rsidRDefault="00210588" w:rsidP="00190F68">
      <w:pPr>
        <w:rPr>
          <w:noProof/>
        </w:rPr>
      </w:pPr>
      <w:r>
        <w:rPr>
          <w:noProof/>
        </w:rPr>
        <w:lastRenderedPageBreak/>
        <w:pict w14:anchorId="401FE64C">
          <v:group id="Group 6" o:spid="_x0000_s2104" style="position:absolute;left:0;text-align:left;margin-left:173.1pt;margin-top:-48.75pt;width:119.9pt;height:155.85pt;z-index:251655680;mso-position-horizontal-relative:margin;mso-width-relative:margin;mso-height-relative:margin" coordsize="20171,314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">
            <v:rect id="Rectangle 3" o:spid="_x0000_s2105" style="position:absolute;left:4798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" fillcolor="#4472c4" stroked="f" strokeweight="1pt">
              <v:textbox style="mso-next-textbox:#Rectangle 3">
                <w:txbxContent>
                  <w:p w14:paraId="1D484674" w14:textId="77777777" w:rsidR="00190F68" w:rsidRDefault="00190F68" w:rsidP="00190F68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4" o:spid="_x0000_s2106" style="position:absolute;top:9370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" fillcolor="#5b9bd5" stroked="f">
              <v:textbox style="mso-next-textbox:#Rectangle 4">
                <w:txbxContent>
                  <w:p w14:paraId="7FE7D2B4" w14:textId="77777777" w:rsidR="00190F68" w:rsidRDefault="00190F68" w:rsidP="00190F68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5" o:spid="_x0000_s2107" style="position:absolute;left:4798;top:18779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" fillcolor="#a5a5a5" stroked="f">
              <v:textbox style="mso-next-textbox:#Rectangle 5">
                <w:txbxContent>
                  <w:p w14:paraId="29CC6309" w14:textId="77777777" w:rsidR="00190F68" w:rsidRDefault="00190F68" w:rsidP="00190F68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4" o:spid="_x0000_s2108" type="#_x0000_t32" style="position:absolute;left:6240;top:13678;width:0;height:5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" strokecolor="#a9d18e" strokeweight="1pt">
              <v:stroke startarrowwidth="wide" startarrowlength="long" endarrow="block" endcap="round"/>
            </v:shape>
            <v:shape id="Straight Arrow Connector 15" o:spid="_x0000_s2109" type="#_x0000_t32" style="position:absolute;left:10019;top:4650;width:0;height:144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" strokecolor="#a9d18e" strokeweight="1pt">
              <v:stroke startarrowwidth="wide" startarrowlength="long" endarrow="block" endcap="round"/>
              <o:lock v:ext="edit" shapetype="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2110" type="#_x0000_t202" style="position:absolute;left:600;top:13952;width:4665;height:8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" filled="f" stroked="f">
              <v:textbox style="mso-next-textbox:#TextBox 18" inset="10.8pt,7.2pt,0,7.2pt">
                <w:txbxContent>
                  <w:p w14:paraId="1B14EB9C" w14:textId="77777777" w:rsidR="00190F68" w:rsidRDefault="00190F68" w:rsidP="00190F68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PRS</w:t>
                    </w:r>
                  </w:p>
                </w:txbxContent>
              </v:textbox>
            </v:shape>
            <v:shape id="TextBox 19" o:spid="_x0000_s2111" type="#_x0000_t202" style="position:absolute;left:9452;top:7183;width:8567;height:94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" filled="f" stroked="f">
              <v:textbox style="mso-next-textbox:#TextBox 19" inset="10.8pt,7.2pt,0,7.2pt">
                <w:txbxContent>
                  <w:p w14:paraId="5E1C72F0" w14:textId="77777777" w:rsidR="00190F68" w:rsidRDefault="00190F68" w:rsidP="00190F68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Target location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0" o:spid="_x0000_s2112" type="#_x0000_t75" style="position:absolute;left:1322;top:22368;width:3943;height:3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">
              <v:imagedata r:id="rId11" o:title=""/>
            </v:shape>
            <v:shape id="TextBox 21" o:spid="_x0000_s2113" type="#_x0000_t202" style="position:absolute;left:5005;top:19673;width:15166;height:11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" filled="f" stroked="f">
              <v:textbox style="mso-next-textbox:#TextBox 21" inset="10.8pt,7.2pt,0,7.2pt">
                <w:txbxContent>
                  <w:p w14:paraId="2FD3303F" w14:textId="77777777" w:rsidR="00190F68" w:rsidRDefault="00190F68" w:rsidP="00190F68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Option1: D-AIML</w:t>
                    </w:r>
                  </w:p>
                  <w:p w14:paraId="53EEB7E1" w14:textId="77777777" w:rsidR="00190F68" w:rsidRDefault="00190F68" w:rsidP="00190F68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Option2: A-AIML</w:t>
                    </w:r>
                  </w:p>
                </w:txbxContent>
              </v:textbox>
            </v:shape>
            <w10:wrap type="topAndBottom" anchorx="margin"/>
          </v:group>
        </w:pict>
      </w:r>
    </w:p>
    <w:p w14:paraId="124E86DB" w14:textId="14CE73C3" w:rsidR="00FA0B48" w:rsidRDefault="00FA0B48" w:rsidP="00FA0B48">
      <w:pPr>
        <w:jc w:val="center"/>
      </w:pPr>
      <w:r>
        <w:rPr>
          <w:noProof/>
        </w:rPr>
        <w:t xml:space="preserve">Figure </w:t>
      </w:r>
      <w:r w:rsidR="00FE38E5">
        <w:rPr>
          <w:noProof/>
        </w:rPr>
        <w:t>1</w:t>
      </w:r>
      <w:r>
        <w:rPr>
          <w:noProof/>
        </w:rPr>
        <w:t xml:space="preserve">: Architecture for case </w:t>
      </w:r>
      <w:r w:rsidR="00FE38E5">
        <w:rPr>
          <w:noProof/>
        </w:rPr>
        <w:t>1</w:t>
      </w:r>
    </w:p>
    <w:p w14:paraId="3D54115C" w14:textId="71B65B32" w:rsidR="000C0CA8" w:rsidRDefault="00867926" w:rsidP="000C0CA8">
      <w:r>
        <w:t>The f</w:t>
      </w:r>
      <w:r w:rsidR="007941E2">
        <w:t>ollowing are the characteristics of case 1:</w:t>
      </w:r>
    </w:p>
    <w:p w14:paraId="4D5EE2CA" w14:textId="0EBE8847" w:rsidR="000C0CA8" w:rsidRDefault="00194884" w:rsidP="000C2106">
      <w:pPr>
        <w:numPr>
          <w:ilvl w:val="0"/>
          <w:numId w:val="4"/>
        </w:numPr>
        <w:ind w:left="504" w:hanging="144"/>
      </w:pPr>
      <w:r w:rsidRPr="0069269F">
        <w:t>UE based positioning</w:t>
      </w:r>
      <w:r w:rsidR="005F0B2A">
        <w:t>.</w:t>
      </w:r>
    </w:p>
    <w:p w14:paraId="1D429530" w14:textId="3E7EBB5F" w:rsidR="000C0CA8" w:rsidRDefault="00E42C3F" w:rsidP="000C2106">
      <w:pPr>
        <w:numPr>
          <w:ilvl w:val="0"/>
          <w:numId w:val="4"/>
        </w:numPr>
        <w:ind w:left="504" w:hanging="144"/>
      </w:pPr>
      <w:r w:rsidRPr="0069269F">
        <w:t>ML</w:t>
      </w:r>
      <w:r w:rsidR="000A48A6" w:rsidRPr="0069269F">
        <w:t xml:space="preserve"> Inference</w:t>
      </w:r>
      <w:r w:rsidRPr="0069269F">
        <w:t xml:space="preserve"> is performed in UE side</w:t>
      </w:r>
      <w:r w:rsidR="005F0B2A">
        <w:t>.</w:t>
      </w:r>
    </w:p>
    <w:p w14:paraId="0B2D1D19" w14:textId="271CFDA9" w:rsidR="005043E0" w:rsidRPr="0069269F" w:rsidRDefault="005043E0" w:rsidP="00136F0F">
      <w:pPr>
        <w:numPr>
          <w:ilvl w:val="0"/>
          <w:numId w:val="4"/>
        </w:numPr>
        <w:ind w:left="504" w:hanging="144"/>
        <w:jc w:val="left"/>
      </w:pPr>
      <w:r w:rsidRPr="0069269F">
        <w:t>The output of ML inference is Target location directly (option 1), or some measurement parameters, UE wil</w:t>
      </w:r>
      <w:r w:rsidR="000C0CA8">
        <w:t xml:space="preserve">l </w:t>
      </w:r>
      <w:r w:rsidRPr="0069269F">
        <w:t xml:space="preserve">further </w:t>
      </w:r>
      <w:r w:rsidR="00332165" w:rsidRPr="0069269F">
        <w:t xml:space="preserve">generate the Target location based on the ML output (option 2). </w:t>
      </w:r>
      <w:r w:rsidR="005B056B" w:rsidRPr="0069269F">
        <w:t xml:space="preserve">But </w:t>
      </w:r>
      <w:r w:rsidR="00867926">
        <w:t xml:space="preserve">the </w:t>
      </w:r>
      <w:r w:rsidR="00CE1F4C" w:rsidRPr="0069269F">
        <w:t>UE always provide</w:t>
      </w:r>
      <w:r w:rsidR="00867926">
        <w:t>s</w:t>
      </w:r>
      <w:r w:rsidR="00CE1F4C" w:rsidRPr="0069269F">
        <w:t xml:space="preserve"> the Target location to LMF.</w:t>
      </w:r>
    </w:p>
    <w:p w14:paraId="282620BE" w14:textId="20B4F0D4" w:rsidR="004F4ACE" w:rsidRDefault="004F4ACE" w:rsidP="004F4ACE">
      <w:pPr>
        <w:pStyle w:val="B1"/>
        <w:ind w:left="0" w:firstLine="0"/>
      </w:pPr>
      <w:r>
        <w:t>Potential SA2 impact:</w:t>
      </w:r>
    </w:p>
    <w:p w14:paraId="686BAF07" w14:textId="7BD56F8B" w:rsidR="004F4ACE" w:rsidRDefault="00837A71" w:rsidP="000C2106">
      <w:pPr>
        <w:numPr>
          <w:ilvl w:val="0"/>
          <w:numId w:val="4"/>
        </w:numPr>
        <w:ind w:left="504" w:hanging="144"/>
      </w:pPr>
      <w:r>
        <w:t xml:space="preserve">How to </w:t>
      </w:r>
      <w:r w:rsidR="00421AB3">
        <w:t xml:space="preserve">collect data to </w:t>
      </w:r>
      <w:r>
        <w:t xml:space="preserve">train </w:t>
      </w:r>
      <w:r w:rsidR="00E63821" w:rsidRPr="00964ECB">
        <w:t>/inference/monitor</w:t>
      </w:r>
      <w:r w:rsidR="00E63821">
        <w:t xml:space="preserve"> </w:t>
      </w:r>
      <w:r>
        <w:t xml:space="preserve">the ML model </w:t>
      </w:r>
      <w:r w:rsidR="00F80963">
        <w:t xml:space="preserve">and download the </w:t>
      </w:r>
      <w:r w:rsidR="004C1EF8">
        <w:t xml:space="preserve">ML model </w:t>
      </w:r>
      <w:r>
        <w:t>used in UE</w:t>
      </w:r>
      <w:r w:rsidR="00294844">
        <w:t xml:space="preserve"> side</w:t>
      </w:r>
      <w:r>
        <w:t xml:space="preserve"> </w:t>
      </w:r>
      <w:r w:rsidR="002F15DC">
        <w:t xml:space="preserve">cannot be discussed </w:t>
      </w:r>
      <w:r w:rsidR="00FB6B7A">
        <w:t xml:space="preserve">in </w:t>
      </w:r>
      <w:r w:rsidR="00F80963">
        <w:t>SA2</w:t>
      </w:r>
      <w:r w:rsidR="002F15DC">
        <w:t xml:space="preserve"> before at least Sep. 2024</w:t>
      </w:r>
      <w:r w:rsidR="00F80963">
        <w:t xml:space="preserve"> based on </w:t>
      </w:r>
      <w:r w:rsidR="004C1EF8">
        <w:t>NOTE 3 in SID SP-231800.</w:t>
      </w:r>
    </w:p>
    <w:p w14:paraId="2F180158" w14:textId="0FBBD693" w:rsidR="00E958EF" w:rsidRDefault="003069FE" w:rsidP="000C2106">
      <w:pPr>
        <w:numPr>
          <w:ilvl w:val="0"/>
          <w:numId w:val="4"/>
        </w:numPr>
        <w:ind w:left="504" w:hanging="144"/>
      </w:pPr>
      <w:r>
        <w:t xml:space="preserve">How to perform ML inference </w:t>
      </w:r>
      <w:r w:rsidR="00550267">
        <w:t xml:space="preserve">and how to generate the target location is UE’s internal </w:t>
      </w:r>
      <w:proofErr w:type="spellStart"/>
      <w:r w:rsidR="005F0B2A">
        <w:t>behavior</w:t>
      </w:r>
      <w:proofErr w:type="spellEnd"/>
      <w:r w:rsidR="00DC1EED">
        <w:t xml:space="preserve"> which is out of SA2’s scope</w:t>
      </w:r>
      <w:r w:rsidR="005F0B2A">
        <w:t>.</w:t>
      </w:r>
    </w:p>
    <w:p w14:paraId="62ED0DBB" w14:textId="443A5C30" w:rsidR="002B076F" w:rsidRDefault="002B076F" w:rsidP="000C2106">
      <w:pPr>
        <w:numPr>
          <w:ilvl w:val="0"/>
          <w:numId w:val="4"/>
        </w:numPr>
        <w:ind w:left="504" w:hanging="144"/>
      </w:pPr>
      <w:r>
        <w:t xml:space="preserve">UE reports </w:t>
      </w:r>
      <w:r w:rsidR="00151B35">
        <w:t xml:space="preserve">Target location to LMF is in SA2’s scope, however, it is already supported to report the target location </w:t>
      </w:r>
      <w:r w:rsidR="007A2296">
        <w:t>via LPP protocol</w:t>
      </w:r>
      <w:r w:rsidR="003D302F">
        <w:t xml:space="preserve"> from UE to LMF</w:t>
      </w:r>
      <w:r w:rsidR="009846E2">
        <w:t xml:space="preserve"> and there</w:t>
      </w:r>
      <w:r w:rsidR="004021E1">
        <w:t>fore there</w:t>
      </w:r>
      <w:r w:rsidR="009846E2">
        <w:t xml:space="preserve"> is no spec impact </w:t>
      </w:r>
      <w:r w:rsidR="0094186E">
        <w:t>in SA2</w:t>
      </w:r>
      <w:r w:rsidR="00E016D2">
        <w:t>.</w:t>
      </w:r>
    </w:p>
    <w:p w14:paraId="7784B8B8" w14:textId="04F0E5F0" w:rsidR="00E016D2" w:rsidRDefault="00E958EF" w:rsidP="000C2106">
      <w:pPr>
        <w:numPr>
          <w:ilvl w:val="0"/>
          <w:numId w:val="4"/>
        </w:numPr>
        <w:ind w:left="504" w:hanging="144"/>
      </w:pPr>
      <w:r>
        <w:t xml:space="preserve">How to monitor the ML model operated in UE </w:t>
      </w:r>
      <w:r w:rsidR="001C1BAE">
        <w:t>is out of SA2 scope.</w:t>
      </w:r>
    </w:p>
    <w:p w14:paraId="3C9C25FD" w14:textId="5CAF7AEA" w:rsidR="001C1BAE" w:rsidRPr="001C1BAE" w:rsidRDefault="001C1BAE" w:rsidP="001C1BAE">
      <w:pPr>
        <w:pStyle w:val="B1"/>
        <w:ind w:left="0" w:firstLine="0"/>
        <w:rPr>
          <w:b/>
          <w:bCs/>
        </w:rPr>
      </w:pPr>
      <w:r w:rsidRPr="001C1BAE">
        <w:rPr>
          <w:b/>
          <w:bCs/>
        </w:rPr>
        <w:t xml:space="preserve">Proposal 1: </w:t>
      </w:r>
      <w:r w:rsidRPr="001F2262">
        <w:rPr>
          <w:b/>
          <w:bCs/>
        </w:rPr>
        <w:t xml:space="preserve">There is no </w:t>
      </w:r>
      <w:r w:rsidR="00DD3931" w:rsidRPr="001F2262">
        <w:rPr>
          <w:b/>
          <w:bCs/>
        </w:rPr>
        <w:t xml:space="preserve">need to study case 1 in SA2 </w:t>
      </w:r>
      <w:r w:rsidR="00364E74" w:rsidRPr="001F2262">
        <w:rPr>
          <w:b/>
          <w:bCs/>
        </w:rPr>
        <w:t>FS_</w:t>
      </w:r>
      <w:r w:rsidR="00DD3931" w:rsidRPr="001F2262">
        <w:rPr>
          <w:b/>
          <w:bCs/>
        </w:rPr>
        <w:t>AIML</w:t>
      </w:r>
      <w:r w:rsidR="00364E74" w:rsidRPr="001F2262">
        <w:rPr>
          <w:b/>
          <w:bCs/>
        </w:rPr>
        <w:t>_CN</w:t>
      </w:r>
      <w:r w:rsidR="00555844">
        <w:rPr>
          <w:b/>
          <w:bCs/>
        </w:rPr>
        <w:t xml:space="preserve"> for Rel-19</w:t>
      </w:r>
      <w:r w:rsidR="004021E1">
        <w:rPr>
          <w:b/>
          <w:bCs/>
          <w:lang w:val="en-GB"/>
        </w:rPr>
        <w:t xml:space="preserve"> at least until Sep. 2024</w:t>
      </w:r>
      <w:r w:rsidRPr="001F2262">
        <w:rPr>
          <w:b/>
          <w:bCs/>
        </w:rPr>
        <w:t>.</w:t>
      </w:r>
    </w:p>
    <w:p w14:paraId="6A72BCDD" w14:textId="16FF2878" w:rsidR="00B02A8F" w:rsidRPr="0086698D" w:rsidRDefault="001C1BAE" w:rsidP="001C1BAE">
      <w:pPr>
        <w:pStyle w:val="B1"/>
        <w:ind w:left="0" w:firstLine="0"/>
        <w:rPr>
          <w:b/>
          <w:bCs/>
          <w:lang w:val="en-GB"/>
        </w:rPr>
      </w:pPr>
      <w:r w:rsidRPr="00B531AC">
        <w:rPr>
          <w:b/>
          <w:bCs/>
        </w:rPr>
        <w:t xml:space="preserve">Case 2a: </w:t>
      </w:r>
      <w:r w:rsidRPr="00C70CCA">
        <w:rPr>
          <w:b/>
          <w:bCs/>
          <w:lang w:val="en-GB"/>
        </w:rPr>
        <w:t>UE-assisted/LMF-based positioning with UE-side model, AI/ML assisted positioning</w:t>
      </w:r>
    </w:p>
    <w:p w14:paraId="0B727304" w14:textId="51E9077F" w:rsidR="00FA0B48" w:rsidRDefault="00210588" w:rsidP="00C7466F">
      <w:pPr>
        <w:pStyle w:val="B1"/>
        <w:ind w:left="0" w:firstLine="0"/>
        <w:jc w:val="center"/>
        <w:rPr>
          <w:noProof/>
        </w:rPr>
      </w:pPr>
      <w:r>
        <w:rPr>
          <w:noProof/>
        </w:rPr>
        <w:pict w14:anchorId="1B243223">
          <v:group id="Group 8" o:spid="_x0000_s2094" style="position:absolute;left:0;text-align:left;margin-left:204.4pt;margin-top:4.15pt;width:110.65pt;height:175.8pt;z-index:251654656;mso-width-relative:margin;mso-height-relative:margin" coordsize="19378,286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">
            <v:rect id="Rectangle 22" o:spid="_x0000_s2095" style="position:absolute;left:4798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" fillcolor="#4472c4" stroked="f" strokeweight="1pt">
              <v:textbox>
                <w:txbxContent>
                  <w:p w14:paraId="1B71850C" w14:textId="77777777" w:rsidR="0086698D" w:rsidRDefault="0086698D" w:rsidP="0086698D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23" o:spid="_x0000_s2096" style="position:absolute;top:9370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" fillcolor="#5b9bd5" stroked="f">
              <v:textbox>
                <w:txbxContent>
                  <w:p w14:paraId="6D09CD63" w14:textId="77777777" w:rsidR="0086698D" w:rsidRDefault="0086698D" w:rsidP="0086698D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24" o:spid="_x0000_s2097" style="position:absolute;left:4798;top:18779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" fillcolor="#a5a5a5" stroked="f">
              <v:textbox>
                <w:txbxContent>
                  <w:p w14:paraId="2C19395D" w14:textId="77777777" w:rsidR="0086698D" w:rsidRDefault="0086698D" w:rsidP="0086698D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25" o:spid="_x0000_s2098" type="#_x0000_t32" style="position:absolute;left:6240;top:13678;width:0;height:5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" strokecolor="#a9d18e" strokeweight="1pt">
              <v:stroke startarrowwidth="wide" startarrowlength="long" endarrow="block" endcap="round"/>
            </v:shape>
            <v:shape id="Straight Arrow Connector 26" o:spid="_x0000_s2099" type="#_x0000_t32" style="position:absolute;left:10019;top:4650;width:0;height:144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" strokecolor="#a9d18e" strokeweight="1pt">
              <v:stroke startarrowwidth="wide" startarrowlength="long" endarrow="block" endcap="round"/>
              <o:lock v:ext="edit" shapetype="f"/>
            </v:shape>
            <v:shape id="TextBox 27" o:spid="_x0000_s2100" type="#_x0000_t202" style="position:absolute;left:1321;top:12663;width:4125;height:5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" filled="f" stroked="f">
              <v:textbox inset="10.8pt,7.2pt,0,7.2pt">
                <w:txbxContent>
                  <w:p w14:paraId="5EBA7BED" w14:textId="77777777" w:rsidR="0086698D" w:rsidRDefault="0086698D" w:rsidP="0086698D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PRS</w:t>
                    </w:r>
                  </w:p>
                </w:txbxContent>
              </v:textbox>
            </v:shape>
            <v:shape id="TextBox 28" o:spid="_x0000_s2101" type="#_x0000_t202" style="position:absolute;left:8205;top:6049;width:10910;height:7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" filled="f" stroked="f">
              <v:textbox inset="10.8pt,7.2pt,0,7.2pt">
                <w:txbxContent>
                  <w:p w14:paraId="33311674" w14:textId="77777777" w:rsidR="0086698D" w:rsidRDefault="0086698D" w:rsidP="0086698D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PRS-based measurement</w:t>
                    </w:r>
                  </w:p>
                </w:txbxContent>
              </v:textbox>
            </v:shape>
            <v:shape id="Picture 1042492317" o:spid="_x0000_s2102" type="#_x0000_t75" alt="A colorful circle with black lines&#10;&#10;Description automatically generated with medium confidence" style="position:absolute;left:1322;top:22368;width:3943;height:3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">
              <v:imagedata r:id="rId11" o:title="A colorful circle with black lines&#10;&#10;Description automatically generated with medium confidence"/>
            </v:shape>
            <v:shape id="TextBox 30" o:spid="_x0000_s2103" type="#_x0000_t202" style="position:absolute;left:5211;top:23120;width:14167;height:5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" filled="f" stroked="f">
              <v:textbox inset="10.8pt,7.2pt,0,7.2pt">
                <w:txbxContent>
                  <w:p w14:paraId="49E36D6D" w14:textId="77777777" w:rsidR="0086698D" w:rsidRDefault="0086698D" w:rsidP="00967B4F">
                    <w:pPr>
                      <w:spacing w:before="240" w:line="228" w:lineRule="auto"/>
                      <w:jc w:val="center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A-AIML</w:t>
                    </w:r>
                  </w:p>
                </w:txbxContent>
              </v:textbox>
            </v:shape>
            <w10:wrap type="topAndBottom"/>
          </v:group>
        </w:pict>
      </w:r>
      <w:r w:rsidR="00FA0B48">
        <w:rPr>
          <w:noProof/>
        </w:rPr>
        <w:t>Figure 2: Architecture for case 2a</w:t>
      </w:r>
    </w:p>
    <w:p w14:paraId="08FAAB39" w14:textId="73D16FAC" w:rsidR="00C7466F" w:rsidRDefault="00C738B9" w:rsidP="00C7466F">
      <w:r>
        <w:t>The f</w:t>
      </w:r>
      <w:r w:rsidR="00C7466F">
        <w:t>ollowing are the characteristics of case 2a:</w:t>
      </w:r>
    </w:p>
    <w:p w14:paraId="7679B7DA" w14:textId="2F478121" w:rsidR="00E26FE1" w:rsidRDefault="00E26FE1" w:rsidP="00DC1EED">
      <w:pPr>
        <w:numPr>
          <w:ilvl w:val="0"/>
          <w:numId w:val="4"/>
        </w:numPr>
        <w:ind w:left="504" w:hanging="144"/>
        <w:jc w:val="left"/>
      </w:pPr>
      <w:r>
        <w:t>LMF-based positioning</w:t>
      </w:r>
      <w:r w:rsidR="007A2E00">
        <w:t>.</w:t>
      </w:r>
    </w:p>
    <w:p w14:paraId="1F1D997E" w14:textId="25EEDA27" w:rsidR="00E26FE1" w:rsidRDefault="00EE3BF8" w:rsidP="00DC1EED">
      <w:pPr>
        <w:numPr>
          <w:ilvl w:val="0"/>
          <w:numId w:val="4"/>
        </w:numPr>
        <w:ind w:left="504" w:hanging="144"/>
        <w:jc w:val="left"/>
      </w:pPr>
      <w:r>
        <w:t>ML model inference is performed in</w:t>
      </w:r>
      <w:r w:rsidR="00C738B9">
        <w:t xml:space="preserve"> the</w:t>
      </w:r>
      <w:r>
        <w:t xml:space="preserve"> UE side to generate the measurement </w:t>
      </w:r>
      <w:r w:rsidR="007A2E00">
        <w:t xml:space="preserve">parameters </w:t>
      </w:r>
      <w:r>
        <w:t>as output</w:t>
      </w:r>
      <w:r w:rsidR="007A2E00">
        <w:t>.</w:t>
      </w:r>
    </w:p>
    <w:p w14:paraId="11DF7229" w14:textId="60D3EFE2" w:rsidR="00A06C8D" w:rsidRDefault="00541067" w:rsidP="00DC1EED">
      <w:pPr>
        <w:numPr>
          <w:ilvl w:val="0"/>
          <w:numId w:val="4"/>
        </w:numPr>
        <w:ind w:left="504" w:hanging="144"/>
        <w:jc w:val="left"/>
      </w:pPr>
      <w:r>
        <w:lastRenderedPageBreak/>
        <w:t xml:space="preserve">UE provides the output of ML inference as PRS-based measurement to LMF </w:t>
      </w:r>
      <w:r w:rsidR="007A0B33">
        <w:t>and used by LMF to generate the Target location.</w:t>
      </w:r>
    </w:p>
    <w:p w14:paraId="6913BD2C" w14:textId="77777777" w:rsidR="005E65F5" w:rsidRDefault="005E65F5" w:rsidP="005E65F5">
      <w:pPr>
        <w:pStyle w:val="B1"/>
        <w:ind w:left="0" w:firstLine="0"/>
      </w:pPr>
      <w:r>
        <w:t>Potential SA2 impact:</w:t>
      </w:r>
    </w:p>
    <w:p w14:paraId="4350F052" w14:textId="15249361" w:rsidR="005E389E" w:rsidRDefault="005E389E" w:rsidP="00DC1EED">
      <w:pPr>
        <w:numPr>
          <w:ilvl w:val="0"/>
          <w:numId w:val="4"/>
        </w:numPr>
        <w:ind w:left="504" w:hanging="144"/>
        <w:jc w:val="left"/>
      </w:pPr>
      <w:r>
        <w:t>How to collect data to train</w:t>
      </w:r>
      <w:r w:rsidR="00E63821">
        <w:t xml:space="preserve"> </w:t>
      </w:r>
      <w:r w:rsidR="00E63821" w:rsidRPr="00964ECB">
        <w:t>/inference/monitor</w:t>
      </w:r>
      <w:r>
        <w:t xml:space="preserve"> the ML model and download the ML model used in UE</w:t>
      </w:r>
      <w:r w:rsidR="00EF5C56">
        <w:t xml:space="preserve"> </w:t>
      </w:r>
      <w:proofErr w:type="gramStart"/>
      <w:r w:rsidR="00EF5C56">
        <w:t>side</w:t>
      </w:r>
      <w:r>
        <w:t xml:space="preserve"> </w:t>
      </w:r>
      <w:r w:rsidR="00857AEA" w:rsidRPr="00857AEA">
        <w:t xml:space="preserve"> </w:t>
      </w:r>
      <w:r w:rsidR="00857AEA">
        <w:t>cannot</w:t>
      </w:r>
      <w:proofErr w:type="gramEnd"/>
      <w:r w:rsidR="00857AEA">
        <w:t xml:space="preserve"> be discussed</w:t>
      </w:r>
      <w:r w:rsidR="00857AEA" w:rsidDel="00857AEA">
        <w:t xml:space="preserve"> </w:t>
      </w:r>
      <w:r w:rsidR="00857AEA">
        <w:t>in SA2 at least until Sep. 2024</w:t>
      </w:r>
      <w:r>
        <w:t>based on NOTE 3 in SID SP-231800.</w:t>
      </w:r>
    </w:p>
    <w:p w14:paraId="741D16FE" w14:textId="651E66D2" w:rsidR="005E389E" w:rsidRDefault="005E389E" w:rsidP="00DC1EED">
      <w:pPr>
        <w:numPr>
          <w:ilvl w:val="0"/>
          <w:numId w:val="4"/>
        </w:numPr>
        <w:ind w:left="504" w:hanging="144"/>
        <w:jc w:val="left"/>
      </w:pPr>
      <w:r>
        <w:t>How to perform ML inference and how to generate the</w:t>
      </w:r>
      <w:r w:rsidR="007A2B75">
        <w:t xml:space="preserve"> measurement parameters as output </w:t>
      </w:r>
      <w:r>
        <w:t xml:space="preserve">is UE’s internal </w:t>
      </w:r>
      <w:proofErr w:type="spellStart"/>
      <w:r>
        <w:t>behavior</w:t>
      </w:r>
      <w:proofErr w:type="spellEnd"/>
      <w:r w:rsidR="00097FB4">
        <w:t xml:space="preserve"> which is out of SA2</w:t>
      </w:r>
      <w:r w:rsidR="006A0A5D">
        <w:t>’s scope.</w:t>
      </w:r>
    </w:p>
    <w:p w14:paraId="7C00C380" w14:textId="3736B386" w:rsidR="005E389E" w:rsidRDefault="006D4406" w:rsidP="00DC1EED">
      <w:pPr>
        <w:numPr>
          <w:ilvl w:val="0"/>
          <w:numId w:val="4"/>
        </w:numPr>
        <w:ind w:left="504" w:hanging="144"/>
        <w:jc w:val="left"/>
      </w:pPr>
      <w:r>
        <w:t xml:space="preserve">RAN may define new </w:t>
      </w:r>
      <w:r w:rsidR="00A90094">
        <w:t xml:space="preserve">measurement </w:t>
      </w:r>
      <w:r w:rsidR="00DC1EED">
        <w:t>parameters as output of ML model in UE side</w:t>
      </w:r>
      <w:r w:rsidR="007E65BC">
        <w:t xml:space="preserve"> and send to </w:t>
      </w:r>
      <w:r w:rsidR="00BC5DFA">
        <w:t xml:space="preserve">LMF to generate target position, however, it is already supported to report </w:t>
      </w:r>
      <w:r w:rsidR="005B7EBA">
        <w:t>measurement parameters from UE to LMF and it is suppose</w:t>
      </w:r>
      <w:r w:rsidR="006D16F3">
        <w:t>d</w:t>
      </w:r>
      <w:r w:rsidR="005B7EBA">
        <w:t xml:space="preserve"> that the same mech</w:t>
      </w:r>
      <w:r w:rsidR="001F7ADB">
        <w:t>anism will be used in Rel-19. SA2 may need to do some alignment during normative work if RAN define</w:t>
      </w:r>
      <w:r w:rsidR="000A408C">
        <w:t>s</w:t>
      </w:r>
      <w:r w:rsidR="001F7ADB">
        <w:t xml:space="preserve"> new measurement parameters as AIML output</w:t>
      </w:r>
      <w:r w:rsidR="001F2262">
        <w:t>, but there is no architecture study in SA2 for this case.</w:t>
      </w:r>
    </w:p>
    <w:p w14:paraId="2B454CAF" w14:textId="12AE4A50" w:rsidR="00F543F3" w:rsidRDefault="001F2262" w:rsidP="00520C7B">
      <w:pPr>
        <w:ind w:left="360"/>
        <w:jc w:val="left"/>
        <w:rPr>
          <w:b/>
          <w:bCs/>
        </w:rPr>
      </w:pPr>
      <w:r w:rsidRPr="00F543F3">
        <w:rPr>
          <w:b/>
          <w:bCs/>
        </w:rPr>
        <w:t xml:space="preserve">Proposal 2: </w:t>
      </w:r>
      <w:r w:rsidR="00897B98" w:rsidRPr="00F543F3">
        <w:rPr>
          <w:b/>
          <w:bCs/>
        </w:rPr>
        <w:t xml:space="preserve">SA2 may </w:t>
      </w:r>
      <w:r w:rsidR="00897B98">
        <w:rPr>
          <w:b/>
          <w:bCs/>
        </w:rPr>
        <w:t xml:space="preserve">need to </w:t>
      </w:r>
      <w:r w:rsidR="00897B98" w:rsidRPr="00F543F3">
        <w:rPr>
          <w:b/>
          <w:bCs/>
        </w:rPr>
        <w:t>do some alignment during normative work to support new measurement parameters via LPP protocol based on RAN’s agreement.</w:t>
      </w:r>
      <w:r w:rsidR="00897B98">
        <w:rPr>
          <w:b/>
          <w:bCs/>
        </w:rPr>
        <w:t xml:space="preserve"> But t</w:t>
      </w:r>
      <w:r w:rsidRPr="00F543F3">
        <w:rPr>
          <w:b/>
          <w:bCs/>
        </w:rPr>
        <w:t xml:space="preserve">here is no architecture </w:t>
      </w:r>
      <w:r w:rsidR="00555844" w:rsidRPr="00F543F3">
        <w:rPr>
          <w:b/>
          <w:bCs/>
        </w:rPr>
        <w:t>enhancement requirement for case 2</w:t>
      </w:r>
      <w:r w:rsidR="00897B98">
        <w:rPr>
          <w:b/>
          <w:bCs/>
        </w:rPr>
        <w:t>a</w:t>
      </w:r>
      <w:r w:rsidR="00555844" w:rsidRPr="00F543F3">
        <w:rPr>
          <w:b/>
          <w:bCs/>
        </w:rPr>
        <w:t xml:space="preserve">, </w:t>
      </w:r>
      <w:r w:rsidR="00520C7B">
        <w:rPr>
          <w:b/>
          <w:bCs/>
        </w:rPr>
        <w:t xml:space="preserve">and </w:t>
      </w:r>
      <w:r w:rsidR="00555844" w:rsidRPr="00F543F3">
        <w:rPr>
          <w:b/>
          <w:bCs/>
        </w:rPr>
        <w:t>no need to study case 2</w:t>
      </w:r>
      <w:r w:rsidR="00D2758E">
        <w:rPr>
          <w:b/>
          <w:bCs/>
        </w:rPr>
        <w:t>a</w:t>
      </w:r>
      <w:r w:rsidR="00555844" w:rsidRPr="00F543F3">
        <w:rPr>
          <w:b/>
          <w:bCs/>
        </w:rPr>
        <w:t xml:space="preserve"> in in SA2 FS_AIML_CN for Rel-19</w:t>
      </w:r>
      <w:r w:rsidR="00E1626C">
        <w:rPr>
          <w:b/>
          <w:bCs/>
        </w:rPr>
        <w:t xml:space="preserve"> at least until Sep. 2024</w:t>
      </w:r>
      <w:r w:rsidR="00555844" w:rsidRPr="00F543F3">
        <w:rPr>
          <w:b/>
          <w:bCs/>
        </w:rPr>
        <w:t xml:space="preserve">. </w:t>
      </w:r>
    </w:p>
    <w:p w14:paraId="04F1CD97" w14:textId="4365AAD1" w:rsidR="00F543F3" w:rsidRPr="00C70CCA" w:rsidRDefault="00210588" w:rsidP="00F543F3">
      <w:pPr>
        <w:pStyle w:val="B1"/>
        <w:ind w:left="0" w:firstLine="0"/>
        <w:rPr>
          <w:b/>
          <w:bCs/>
          <w:lang w:val="en-GB"/>
        </w:rPr>
      </w:pPr>
      <w:r>
        <w:rPr>
          <w:noProof/>
        </w:rPr>
        <w:pict w14:anchorId="1CA28555">
          <v:group id="Group 9" o:spid="_x0000_s2114" style="position:absolute;left:0;text-align:left;margin-left:209.45pt;margin-top:21.5pt;width:130.3pt;height:152.4pt;z-index:251656704;mso-position-horizontal-relative:margin;mso-width-relative:margin;mso-height-relative:margin" coordorigin=",-2960" coordsize="21806,261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">
            <v:rect id="Rectangle 31" o:spid="_x0000_s2115" style="position:absolute;left:4798;top:113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" fillcolor="#4472c4" stroked="f" strokeweight="1pt">
              <v:textbox>
                <w:txbxContent>
                  <w:p w14:paraId="074D1AF7" w14:textId="77777777" w:rsidR="00EB5C4F" w:rsidRDefault="00EB5C4F" w:rsidP="00EB5C4F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32" o:spid="_x0000_s2116" style="position:absolute;top:9521;width:7550;height:4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" fillcolor="#5b9bd5" stroked="f">
              <v:textbox>
                <w:txbxContent>
                  <w:p w14:paraId="341024DD" w14:textId="77777777" w:rsidR="00EB5C4F" w:rsidRDefault="00EB5C4F" w:rsidP="00EB5C4F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33" o:spid="_x0000_s2117" style="position:absolute;left:4798;top:18892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" fillcolor="#a5a5a5" stroked="f">
              <v:textbox>
                <w:txbxContent>
                  <w:p w14:paraId="6A62EF6D" w14:textId="77777777" w:rsidR="00EB5C4F" w:rsidRDefault="00EB5C4F" w:rsidP="00EB5C4F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34" o:spid="_x0000_s2118" type="#_x0000_t32" style="position:absolute;left:6240;top:13791;width:0;height:5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" strokecolor="#a9d18e" strokeweight="1pt">
              <v:stroke startarrowwidth="wide" startarrowlength="long" endarrow="block" endcap="round"/>
            </v:shape>
            <v:shape id="Straight Arrow Connector 35" o:spid="_x0000_s2119" type="#_x0000_t32" style="position:absolute;left:10019;top:4801;width:0;height:144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" strokecolor="#a9d18e" strokeweight="1pt">
              <v:stroke startarrowwidth="wide" startarrowlength="long" endarrow="block" endcap="round"/>
              <o:lock v:ext="edit" shapetype="f"/>
            </v:shape>
            <v:shape id="TextBox 36" o:spid="_x0000_s2120" type="#_x0000_t202" style="position:absolute;left:1571;top:12429;width:3856;height:6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" filled="f" stroked="f">
              <v:textbox inset="10.8pt,7.2pt,0,7.2pt">
                <w:txbxContent>
                  <w:p w14:paraId="70880AD3" w14:textId="77777777" w:rsidR="00EB5C4F" w:rsidRDefault="00EB5C4F" w:rsidP="00EB5C4F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PRS</w:t>
                    </w:r>
                  </w:p>
                </w:txbxContent>
              </v:textbox>
            </v:shape>
            <v:shape id="TextBox 37" o:spid="_x0000_s2121" type="#_x0000_t202" style="position:absolute;left:7668;top:9744;width:11401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" filled="f" stroked="f">
              <v:textbox inset="10.8pt,7.2pt,0,7.2pt">
                <w:txbxContent>
                  <w:p w14:paraId="2E1445E0" w14:textId="77777777" w:rsidR="00EB5C4F" w:rsidRDefault="00EB5C4F" w:rsidP="00EB5C4F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PRS-based measurement</w:t>
                    </w:r>
                  </w:p>
                </w:txbxContent>
              </v:textbox>
            </v:shape>
            <v:shape id="Picture 38" o:spid="_x0000_s2122" type="#_x0000_t75" alt="A colorful circle with black lines&#10;&#10;Description automatically generated with medium confidence" style="position:absolute;left:12691;top:2516;width:3944;height:3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">
              <v:imagedata r:id="rId11" o:title="A colorful circle with black lines&#10;&#10;Description automatically generated with medium confidence"/>
            </v:shape>
            <v:shape id="TextBox 39" o:spid="_x0000_s2123" type="#_x0000_t202" style="position:absolute;left:11785;top:-2960;width:10021;height:6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" filled="f" stroked="f">
              <v:textbox inset="10.8pt,7.2pt,0,7.2pt">
                <w:txbxContent>
                  <w:p w14:paraId="5AC97AB7" w14:textId="77777777" w:rsidR="00EB5C4F" w:rsidRDefault="00EB5C4F" w:rsidP="00EB5C4F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D-AIML</w:t>
                    </w:r>
                  </w:p>
                </w:txbxContent>
              </v:textbox>
            </v:shape>
            <w10:wrap type="topAndBottom" anchorx="margin"/>
          </v:group>
        </w:pict>
      </w:r>
      <w:r w:rsidR="005E7A3E" w:rsidRPr="00F543F3">
        <w:rPr>
          <w:b/>
          <w:bCs/>
          <w:lang w:val="en-GB"/>
        </w:rPr>
        <w:t xml:space="preserve">Case 2b: </w:t>
      </w:r>
      <w:r w:rsidR="00F543F3" w:rsidRPr="00C70CCA">
        <w:rPr>
          <w:b/>
          <w:bCs/>
          <w:lang w:val="en-GB"/>
        </w:rPr>
        <w:t>UE-assisted/LMF-based positioning with LMF-side model, direct AI/ML positioning</w:t>
      </w:r>
    </w:p>
    <w:p w14:paraId="2D523328" w14:textId="6FECC6FA" w:rsidR="00F543F3" w:rsidRDefault="00F543F3" w:rsidP="00EB5C4F"/>
    <w:p w14:paraId="1DEDA33A" w14:textId="77571012" w:rsidR="00B07BE7" w:rsidRDefault="00B07BE7" w:rsidP="00F543F3">
      <w:pPr>
        <w:ind w:left="360"/>
        <w:jc w:val="center"/>
        <w:rPr>
          <w:noProof/>
        </w:rPr>
      </w:pPr>
      <w:r>
        <w:rPr>
          <w:noProof/>
        </w:rPr>
        <w:t>Figure 3: Architecture for case 2b</w:t>
      </w:r>
    </w:p>
    <w:p w14:paraId="270A4C56" w14:textId="4891F9DD" w:rsidR="004D359E" w:rsidRDefault="00E1626C" w:rsidP="004D359E">
      <w:r>
        <w:t>The f</w:t>
      </w:r>
      <w:r w:rsidR="004D359E">
        <w:t>ollowing are the characteristics of case 2b:</w:t>
      </w:r>
    </w:p>
    <w:p w14:paraId="25637F38" w14:textId="2BB5D0F4" w:rsidR="004D359E" w:rsidRDefault="004D359E" w:rsidP="00C74121">
      <w:pPr>
        <w:numPr>
          <w:ilvl w:val="0"/>
          <w:numId w:val="4"/>
        </w:numPr>
        <w:ind w:left="504" w:hanging="144"/>
        <w:jc w:val="left"/>
      </w:pPr>
      <w:r>
        <w:t>LMF based positioning.</w:t>
      </w:r>
    </w:p>
    <w:p w14:paraId="0C25291F" w14:textId="7267332B" w:rsidR="004D359E" w:rsidRDefault="00B363C0" w:rsidP="00C74121">
      <w:pPr>
        <w:numPr>
          <w:ilvl w:val="0"/>
          <w:numId w:val="4"/>
        </w:numPr>
        <w:ind w:left="504" w:hanging="144"/>
        <w:jc w:val="left"/>
      </w:pPr>
      <w:r>
        <w:t>LMF generate Target location via ML inference.</w:t>
      </w:r>
    </w:p>
    <w:p w14:paraId="39C8CF6A" w14:textId="787A8552" w:rsidR="004D359E" w:rsidRDefault="004D359E" w:rsidP="00C74121">
      <w:pPr>
        <w:numPr>
          <w:ilvl w:val="0"/>
          <w:numId w:val="4"/>
        </w:numPr>
        <w:ind w:left="504" w:hanging="144"/>
        <w:jc w:val="left"/>
      </w:pPr>
      <w:r>
        <w:t xml:space="preserve">UE provides </w:t>
      </w:r>
      <w:r w:rsidR="00DF3046">
        <w:t xml:space="preserve">PRS-based measurement to LMF </w:t>
      </w:r>
      <w:r w:rsidR="00872BFF">
        <w:t xml:space="preserve">as inputs which </w:t>
      </w:r>
      <w:r w:rsidR="00DF3046">
        <w:t>used by LMF to generate target location.</w:t>
      </w:r>
    </w:p>
    <w:p w14:paraId="35296BF4" w14:textId="14C95E43" w:rsidR="00DF3046" w:rsidRDefault="00DF3046" w:rsidP="00DF3046">
      <w:r>
        <w:t>Potential SA2 impact</w:t>
      </w:r>
      <w:r w:rsidR="00153287">
        <w:t>:</w:t>
      </w:r>
    </w:p>
    <w:p w14:paraId="09AE9B61" w14:textId="1136C661" w:rsidR="00C6117D" w:rsidRDefault="00C74121" w:rsidP="00C74121">
      <w:pPr>
        <w:numPr>
          <w:ilvl w:val="0"/>
          <w:numId w:val="4"/>
        </w:numPr>
        <w:ind w:left="504" w:hanging="144"/>
        <w:jc w:val="left"/>
      </w:pPr>
      <w:r>
        <w:t>How to perform ML inference to generate the Target location is LMF’s implementation which is out of SA2’s sc</w:t>
      </w:r>
      <w:r w:rsidR="00E145B6">
        <w:t>ope</w:t>
      </w:r>
    </w:p>
    <w:p w14:paraId="61963BF0" w14:textId="2A0CE0AB" w:rsidR="00C74121" w:rsidRDefault="00E145B6" w:rsidP="00C74121">
      <w:pPr>
        <w:numPr>
          <w:ilvl w:val="0"/>
          <w:numId w:val="4"/>
        </w:numPr>
        <w:ind w:left="504" w:hanging="144"/>
        <w:jc w:val="left"/>
      </w:pPr>
      <w:r>
        <w:t xml:space="preserve">UE reports </w:t>
      </w:r>
      <w:r w:rsidR="009F4F8F">
        <w:t>measurement parameters to LMF is already supported in pre-rel-19 and there is no need to study in Rel-19.</w:t>
      </w:r>
    </w:p>
    <w:p w14:paraId="42DD3130" w14:textId="20C01AF6" w:rsidR="00AA6B77" w:rsidRDefault="00AA6B77" w:rsidP="00AA1988">
      <w:pPr>
        <w:numPr>
          <w:ilvl w:val="0"/>
          <w:numId w:val="4"/>
        </w:numPr>
        <w:ind w:left="504" w:hanging="144"/>
        <w:jc w:val="left"/>
      </w:pPr>
      <w:r>
        <w:t xml:space="preserve">Whether the ML model used by LMF is trained </w:t>
      </w:r>
      <w:r w:rsidR="00C075F3">
        <w:t xml:space="preserve">in the </w:t>
      </w:r>
      <w:r>
        <w:t xml:space="preserve">LMF or other </w:t>
      </w:r>
      <w:r w:rsidR="00C075F3">
        <w:t xml:space="preserve">NFs </w:t>
      </w:r>
      <w:r>
        <w:t>is required</w:t>
      </w:r>
      <w:r w:rsidR="00C075F3">
        <w:t xml:space="preserve"> to be studied by</w:t>
      </w:r>
      <w:r>
        <w:t xml:space="preserve"> SA2.</w:t>
      </w:r>
    </w:p>
    <w:p w14:paraId="4FBAF0C9" w14:textId="636BA23A" w:rsidR="009F4F8F" w:rsidRDefault="009F4F8F" w:rsidP="009F4F8F">
      <w:pPr>
        <w:jc w:val="left"/>
        <w:rPr>
          <w:b/>
          <w:bCs/>
        </w:rPr>
      </w:pPr>
      <w:r w:rsidRPr="00BF4C99">
        <w:rPr>
          <w:b/>
          <w:bCs/>
        </w:rPr>
        <w:t>Proposal 3:</w:t>
      </w:r>
      <w:r w:rsidR="000E29F4" w:rsidRPr="00BF4C99">
        <w:rPr>
          <w:b/>
          <w:bCs/>
        </w:rPr>
        <w:t xml:space="preserve"> SA2 only need to study where and how to train the ML model used in LMF for case 2b</w:t>
      </w:r>
      <w:r w:rsidR="00BF4C99" w:rsidRPr="00BF4C99">
        <w:rPr>
          <w:b/>
          <w:bCs/>
        </w:rPr>
        <w:t xml:space="preserve"> in </w:t>
      </w:r>
      <w:r w:rsidR="00BF4C99" w:rsidRPr="00F543F3">
        <w:rPr>
          <w:b/>
          <w:bCs/>
        </w:rPr>
        <w:t>SA2 FS_AIML_CN for Rel-19.</w:t>
      </w:r>
    </w:p>
    <w:p w14:paraId="7F4D0A09" w14:textId="77777777" w:rsidR="00F923C8" w:rsidRDefault="00BF4C99" w:rsidP="00F923C8">
      <w:pPr>
        <w:jc w:val="left"/>
        <w:rPr>
          <w:lang w:eastAsia="en-GB"/>
        </w:rPr>
      </w:pPr>
      <w:r>
        <w:rPr>
          <w:b/>
          <w:bCs/>
        </w:rPr>
        <w:t xml:space="preserve">Case 3a: </w:t>
      </w:r>
      <w:r w:rsidRPr="00C70CCA">
        <w:rPr>
          <w:b/>
          <w:bCs/>
        </w:rPr>
        <w:t xml:space="preserve">NG-RAN node assisted positioning with </w:t>
      </w:r>
      <w:proofErr w:type="spellStart"/>
      <w:r w:rsidRPr="00C70CCA">
        <w:rPr>
          <w:b/>
          <w:bCs/>
        </w:rPr>
        <w:t>gNB</w:t>
      </w:r>
      <w:proofErr w:type="spellEnd"/>
      <w:r w:rsidRPr="00C70CCA">
        <w:rPr>
          <w:b/>
          <w:bCs/>
        </w:rPr>
        <w:t xml:space="preserve">-side model, AI/ML assisted </w:t>
      </w:r>
      <w:proofErr w:type="gramStart"/>
      <w:r w:rsidRPr="00C70CCA">
        <w:rPr>
          <w:b/>
          <w:bCs/>
        </w:rPr>
        <w:t>positioning</w:t>
      </w:r>
      <w:proofErr w:type="gramEnd"/>
    </w:p>
    <w:p w14:paraId="3008D17F" w14:textId="561BB073" w:rsidR="00BF4C99" w:rsidRDefault="00210588" w:rsidP="00F923C8">
      <w:pPr>
        <w:jc w:val="left"/>
        <w:rPr>
          <w:lang w:eastAsia="en-GB"/>
        </w:rPr>
      </w:pPr>
      <w:r>
        <w:rPr>
          <w:noProof/>
        </w:rPr>
        <w:lastRenderedPageBreak/>
        <w:pict w14:anchorId="16CDDE5B">
          <v:group id="Group 10" o:spid="_x0000_s2124" style="position:absolute;margin-left:183.1pt;margin-top:-.05pt;width:116pt;height:151.65pt;z-index:251657728;mso-width-relative:margin;mso-height-relative:margin" coordorigin="-1508" coordsize="19200,230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">
            <v:rect id="Rectangle 40" o:spid="_x0000_s2125" style="position:absolute;left:5441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" fillcolor="#4472c4" stroked="f" strokeweight="1pt">
              <v:textbox>
                <w:txbxContent>
                  <w:p w14:paraId="4BC048AB" w14:textId="77777777" w:rsidR="00F923C8" w:rsidRDefault="00F923C8" w:rsidP="00F923C8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41" o:spid="_x0000_s2126" style="position:absolute;left:680;top:9370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" fillcolor="#5b9bd5" stroked="f">
              <v:textbox>
                <w:txbxContent>
                  <w:p w14:paraId="530EC563" w14:textId="77777777" w:rsidR="00F923C8" w:rsidRDefault="00F923C8" w:rsidP="00F923C8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42" o:spid="_x0000_s2127" style="position:absolute;left:5441;top:18779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" fillcolor="#a5a5a5" stroked="f">
              <v:textbox>
                <w:txbxContent>
                  <w:p w14:paraId="297D2DAA" w14:textId="77777777" w:rsidR="00F923C8" w:rsidRDefault="00F923C8" w:rsidP="00F923C8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43" o:spid="_x0000_s2128" type="#_x0000_t32" style="position:absolute;left:6787;top:13501;width:0;height:50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" strokecolor="#a9d18e" strokeweight="1pt">
              <v:stroke startarrowwidth="wide" startarrowlength="long" endarrow="block" endcap="round"/>
              <o:lock v:ext="edit" shapetype="f"/>
            </v:shape>
            <v:shape id="Straight Arrow Connector 44" o:spid="_x0000_s2129" type="#_x0000_t32" style="position:absolute;left:6893;top:4290;width:0;height:49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" strokecolor="#a9d18e" strokeweight="1pt">
              <v:stroke startarrowwidth="wide" startarrowlength="long" endarrow="block" endcap="round"/>
              <o:lock v:ext="edit" shapetype="f"/>
            </v:shape>
            <v:shape id="TextBox 45" o:spid="_x0000_s2130" type="#_x0000_t202" style="position:absolute;left:2592;top:13272;width:3872;height:6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" filled="f" stroked="f">
              <v:textbox inset="10.8pt,7.2pt,0,7.2pt">
                <w:txbxContent>
                  <w:p w14:paraId="36BB5416" w14:textId="77777777" w:rsidR="00F923C8" w:rsidRDefault="00F923C8" w:rsidP="00F923C8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SRS</w:t>
                    </w:r>
                  </w:p>
                </w:txbxContent>
              </v:textbox>
            </v:shape>
            <v:shape id="TextBox 46" o:spid="_x0000_s2131" type="#_x0000_t202" style="position:absolute;left:-1508;top:2934;width:10915;height:6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" filled="f" stroked="f">
              <v:textbox inset="10.8pt,7.2pt,0,7.2pt">
                <w:txbxContent>
                  <w:p w14:paraId="4567FBA8" w14:textId="77777777" w:rsidR="00F923C8" w:rsidRDefault="00F923C8" w:rsidP="00F923C8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SRS-based measurement</w:t>
                    </w:r>
                  </w:p>
                </w:txbxContent>
              </v:textbox>
            </v:shape>
            <v:shape id="Picture 47" o:spid="_x0000_s2132" type="#_x0000_t75" style="position:absolute;left:8684;top:9558;width:3943;height:3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">
              <v:imagedata r:id="rId11" o:title=""/>
            </v:shape>
            <v:shape id="TextBox 48" o:spid="_x0000_s2133" type="#_x0000_t202" style="position:absolute;left:7519;top:12881;width:10173;height:5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" filled="f" stroked="f">
              <v:textbox inset="10.8pt,7.2pt,0,7.2pt">
                <w:txbxContent>
                  <w:p w14:paraId="2650EC9D" w14:textId="77777777" w:rsidR="00F923C8" w:rsidRDefault="00F923C8" w:rsidP="00F923C8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A-AIML</w:t>
                    </w:r>
                  </w:p>
                </w:txbxContent>
              </v:textbox>
            </v:shape>
            <w10:wrap type="topAndBottom"/>
          </v:group>
        </w:pict>
      </w:r>
    </w:p>
    <w:p w14:paraId="5951A1DA" w14:textId="2BD5D316" w:rsidR="00EF0F5A" w:rsidRPr="00BF4C99" w:rsidRDefault="005F0DBE" w:rsidP="006C74D5">
      <w:pPr>
        <w:jc w:val="center"/>
      </w:pPr>
      <w:r>
        <w:t>Figure 4: Architecture for case 3a</w:t>
      </w:r>
    </w:p>
    <w:p w14:paraId="76674BA9" w14:textId="04D70EAF" w:rsidR="006C74D5" w:rsidRDefault="00CD66A5" w:rsidP="006C74D5">
      <w:r>
        <w:t>The f</w:t>
      </w:r>
      <w:r w:rsidR="006C74D5">
        <w:t>ollowing are the characteristics of case 3a:</w:t>
      </w:r>
    </w:p>
    <w:p w14:paraId="16829CAA" w14:textId="77777777" w:rsidR="006C74D5" w:rsidRDefault="006C74D5" w:rsidP="006C74D5">
      <w:pPr>
        <w:numPr>
          <w:ilvl w:val="0"/>
          <w:numId w:val="4"/>
        </w:numPr>
        <w:ind w:left="504" w:hanging="144"/>
        <w:jc w:val="left"/>
      </w:pPr>
      <w:r>
        <w:t>LMF based positioning.</w:t>
      </w:r>
    </w:p>
    <w:p w14:paraId="3543B544" w14:textId="7468A5D8" w:rsidR="001827FC" w:rsidRDefault="001827FC" w:rsidP="006C74D5">
      <w:pPr>
        <w:numPr>
          <w:ilvl w:val="0"/>
          <w:numId w:val="4"/>
        </w:numPr>
        <w:ind w:left="504" w:hanging="144"/>
        <w:jc w:val="left"/>
      </w:pPr>
      <w:r>
        <w:t xml:space="preserve">LMF generates the target location </w:t>
      </w:r>
      <w:r w:rsidR="002D5827">
        <w:t>based on SRS-based measurement sent from RAN to LMF</w:t>
      </w:r>
    </w:p>
    <w:p w14:paraId="2BC0F33C" w14:textId="58B662B4" w:rsidR="006C74D5" w:rsidRDefault="006C74D5" w:rsidP="006C74D5">
      <w:pPr>
        <w:numPr>
          <w:ilvl w:val="0"/>
          <w:numId w:val="4"/>
        </w:numPr>
        <w:ind w:left="504" w:hanging="144"/>
        <w:jc w:val="left"/>
      </w:pPr>
      <w:r>
        <w:t xml:space="preserve">ML inference is performed in </w:t>
      </w:r>
      <w:r w:rsidR="002D5827">
        <w:t xml:space="preserve">NG-RAN, the output of </w:t>
      </w:r>
      <w:r w:rsidR="00153287">
        <w:t xml:space="preserve">ML inference </w:t>
      </w:r>
      <w:r w:rsidR="00203E84">
        <w:t>is</w:t>
      </w:r>
      <w:r w:rsidR="00153287">
        <w:t xml:space="preserve"> SRS-based measurement</w:t>
      </w:r>
      <w:r>
        <w:t>.</w:t>
      </w:r>
    </w:p>
    <w:p w14:paraId="24401798" w14:textId="25EEE8DA" w:rsidR="006C74D5" w:rsidRDefault="00153287" w:rsidP="00153287">
      <w:pPr>
        <w:jc w:val="left"/>
      </w:pPr>
      <w:r>
        <w:t>Potential SA2 impact:</w:t>
      </w:r>
    </w:p>
    <w:p w14:paraId="7B3AC615" w14:textId="2A4EE21A" w:rsidR="00153287" w:rsidRDefault="00652E30" w:rsidP="001B4DE3">
      <w:pPr>
        <w:numPr>
          <w:ilvl w:val="0"/>
          <w:numId w:val="4"/>
        </w:numPr>
        <w:ind w:left="504" w:hanging="144"/>
        <w:jc w:val="left"/>
      </w:pPr>
      <w:r>
        <w:t xml:space="preserve">How to train the ML model used in </w:t>
      </w:r>
      <w:r w:rsidR="004E0E7F">
        <w:t>NG-RAN is out of SA2’s scope.</w:t>
      </w:r>
    </w:p>
    <w:p w14:paraId="7C6AF88E" w14:textId="79877281" w:rsidR="004E0E7F" w:rsidRDefault="004E0E7F" w:rsidP="001B4DE3">
      <w:pPr>
        <w:numPr>
          <w:ilvl w:val="0"/>
          <w:numId w:val="4"/>
        </w:numPr>
        <w:ind w:left="504" w:hanging="144"/>
        <w:jc w:val="left"/>
      </w:pPr>
      <w:r>
        <w:t xml:space="preserve">RAN may define new SRS-based measurement </w:t>
      </w:r>
      <w:r w:rsidR="009E7176">
        <w:t xml:space="preserve">as output of ML inference send to LMF, but how to send measurements </w:t>
      </w:r>
      <w:r w:rsidR="001B4DE3">
        <w:t xml:space="preserve">parameters is already supported in pre-Rel-17. SA2 may only need to do the alignment during normative work to support new </w:t>
      </w:r>
      <w:r w:rsidR="001C1FFC">
        <w:t xml:space="preserve">SRS-based measurements via </w:t>
      </w:r>
      <w:proofErr w:type="spellStart"/>
      <w:r w:rsidR="00ED6CED">
        <w:t>NRPPa</w:t>
      </w:r>
      <w:proofErr w:type="spellEnd"/>
      <w:r w:rsidR="00ED6CED">
        <w:t xml:space="preserve"> </w:t>
      </w:r>
      <w:r w:rsidR="004858EA">
        <w:t xml:space="preserve">sent from NG-RAN to LMF if </w:t>
      </w:r>
      <w:r w:rsidR="005A0689">
        <w:t>any new measurement parameters are agreed in RAN.</w:t>
      </w:r>
    </w:p>
    <w:p w14:paraId="0FC472CE" w14:textId="47B8EB2B" w:rsidR="005A0689" w:rsidRDefault="005A0689" w:rsidP="001B4DE3">
      <w:pPr>
        <w:numPr>
          <w:ilvl w:val="0"/>
          <w:numId w:val="4"/>
        </w:numPr>
        <w:ind w:left="504" w:hanging="144"/>
        <w:jc w:val="left"/>
      </w:pPr>
      <w:r>
        <w:t>How does LMF generate the target location is implementation</w:t>
      </w:r>
      <w:r w:rsidR="004E2E83">
        <w:t xml:space="preserve"> specific</w:t>
      </w:r>
      <w:r>
        <w:t xml:space="preserve"> which is out of SA2’s scope.</w:t>
      </w:r>
    </w:p>
    <w:p w14:paraId="007A8EC6" w14:textId="4B3426FE" w:rsidR="005A0689" w:rsidRDefault="00D2758E" w:rsidP="00520C7B">
      <w:pPr>
        <w:jc w:val="left"/>
        <w:rPr>
          <w:b/>
          <w:bCs/>
        </w:rPr>
      </w:pPr>
      <w:r w:rsidRPr="00F543F3">
        <w:rPr>
          <w:b/>
          <w:bCs/>
        </w:rPr>
        <w:t xml:space="preserve">Proposal </w:t>
      </w:r>
      <w:r>
        <w:rPr>
          <w:b/>
          <w:bCs/>
        </w:rPr>
        <w:t>4</w:t>
      </w:r>
      <w:r w:rsidRPr="00F543F3">
        <w:rPr>
          <w:b/>
          <w:bCs/>
        </w:rPr>
        <w:t xml:space="preserve">: </w:t>
      </w:r>
      <w:r w:rsidR="00520C7B" w:rsidRPr="00F543F3">
        <w:rPr>
          <w:b/>
          <w:bCs/>
        </w:rPr>
        <w:t xml:space="preserve">SA2 may </w:t>
      </w:r>
      <w:r w:rsidR="00520C7B">
        <w:rPr>
          <w:b/>
          <w:bCs/>
        </w:rPr>
        <w:t xml:space="preserve">need to </w:t>
      </w:r>
      <w:r w:rsidR="00520C7B" w:rsidRPr="00F543F3">
        <w:rPr>
          <w:b/>
          <w:bCs/>
        </w:rPr>
        <w:t xml:space="preserve">do some alignment during normative work to support new measurement parameters via </w:t>
      </w:r>
      <w:proofErr w:type="spellStart"/>
      <w:r w:rsidR="00520C7B">
        <w:rPr>
          <w:b/>
          <w:bCs/>
        </w:rPr>
        <w:t>NRPPa</w:t>
      </w:r>
      <w:proofErr w:type="spellEnd"/>
      <w:r w:rsidR="00520C7B" w:rsidRPr="00F543F3">
        <w:rPr>
          <w:b/>
          <w:bCs/>
        </w:rPr>
        <w:t xml:space="preserve"> protocol based on RAN’s agreement.</w:t>
      </w:r>
      <w:r w:rsidR="003428C3">
        <w:rPr>
          <w:b/>
          <w:bCs/>
        </w:rPr>
        <w:t xml:space="preserve"> But t</w:t>
      </w:r>
      <w:r w:rsidRPr="00F543F3">
        <w:rPr>
          <w:b/>
          <w:bCs/>
        </w:rPr>
        <w:t xml:space="preserve">here is no architecture enhancement requirement for case </w:t>
      </w:r>
      <w:r>
        <w:rPr>
          <w:b/>
          <w:bCs/>
        </w:rPr>
        <w:t>3a</w:t>
      </w:r>
      <w:r w:rsidRPr="00F543F3">
        <w:rPr>
          <w:b/>
          <w:bCs/>
        </w:rPr>
        <w:t xml:space="preserve">, </w:t>
      </w:r>
      <w:r w:rsidR="003428C3">
        <w:rPr>
          <w:b/>
          <w:bCs/>
        </w:rPr>
        <w:t>and</w:t>
      </w:r>
      <w:r w:rsidRPr="00F543F3">
        <w:rPr>
          <w:b/>
          <w:bCs/>
        </w:rPr>
        <w:t xml:space="preserve"> no need to study case </w:t>
      </w:r>
      <w:r>
        <w:rPr>
          <w:b/>
          <w:bCs/>
        </w:rPr>
        <w:t>3a</w:t>
      </w:r>
      <w:r w:rsidRPr="00F543F3">
        <w:rPr>
          <w:b/>
          <w:bCs/>
        </w:rPr>
        <w:t xml:space="preserve"> in SA2 FS_AIML_CN for Rel-19. </w:t>
      </w:r>
    </w:p>
    <w:p w14:paraId="045B0B4D" w14:textId="29334293" w:rsidR="003428C3" w:rsidRDefault="00210588" w:rsidP="00520C7B">
      <w:pPr>
        <w:jc w:val="left"/>
        <w:rPr>
          <w:b/>
          <w:bCs/>
        </w:rPr>
      </w:pPr>
      <w:r>
        <w:rPr>
          <w:noProof/>
        </w:rPr>
        <w:pict w14:anchorId="3954CA68">
          <v:group id="Group 11" o:spid="_x0000_s2134" style="position:absolute;margin-left:169.25pt;margin-top:28pt;width:114.25pt;height:135.4pt;z-index:251658752;mso-width-relative:margin;mso-height-relative:margin" coordorigin="-2383" coordsize="19211,230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">
            <v:rect id="Rectangle 57" o:spid="_x0000_s2135" style="position:absolute;left:5441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" fillcolor="#4472c4" stroked="f" strokeweight="1pt">
              <v:textbox>
                <w:txbxContent>
                  <w:p w14:paraId="6B3E021C" w14:textId="77777777" w:rsidR="00F357EF" w:rsidRDefault="00F357EF" w:rsidP="00F357EF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58" o:spid="_x0000_s2136" style="position:absolute;left:680;top:9370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" fillcolor="#5b9bd5" stroked="f">
              <v:textbox>
                <w:txbxContent>
                  <w:p w14:paraId="71F969C8" w14:textId="77777777" w:rsidR="00F357EF" w:rsidRDefault="00F357EF" w:rsidP="00F357EF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59" o:spid="_x0000_s2137" style="position:absolute;left:5441;top:18779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" fillcolor="#a5a5a5" stroked="f">
              <v:textbox>
                <w:txbxContent>
                  <w:p w14:paraId="4EEFC9BE" w14:textId="77777777" w:rsidR="00F357EF" w:rsidRDefault="00F357EF" w:rsidP="00F357EF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60" o:spid="_x0000_s2138" type="#_x0000_t32" style="position:absolute;left:6920;top:14059;width:0;height:50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" strokecolor="#a9d18e" strokeweight="1pt">
              <v:stroke startarrowwidth="wide" startarrowlength="long" endarrow="block" endcap="round"/>
              <o:lock v:ext="edit" shapetype="f"/>
            </v:shape>
            <v:shape id="Straight Arrow Connector 61" o:spid="_x0000_s2139" type="#_x0000_t32" style="position:absolute;left:6354;top:4801;width:0;height:49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" strokecolor="#a9d18e" strokeweight="1pt">
              <v:stroke startarrowwidth="wide" startarrowlength="long" endarrow="block" endcap="round"/>
              <o:lock v:ext="edit" shapetype="f"/>
            </v:shape>
            <v:shape id="TextBox 62" o:spid="_x0000_s2140" type="#_x0000_t202" style="position:absolute;left:761;top:14146;width:4410;height:6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" filled="f" stroked="f">
              <v:textbox inset="10.8pt,7.2pt,0,7.2pt">
                <w:txbxContent>
                  <w:p w14:paraId="15459C9B" w14:textId="77777777" w:rsidR="00F357EF" w:rsidRDefault="00F357EF" w:rsidP="00F357EF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SRS</w:t>
                    </w:r>
                  </w:p>
                </w:txbxContent>
              </v:textbox>
            </v:shape>
            <v:shape id="TextBox 63" o:spid="_x0000_s2141" type="#_x0000_t202" style="position:absolute;left:-2383;top:1897;width:11606;height:7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" filled="f" stroked="f">
              <v:textbox inset="10.8pt,7.2pt,0,7.2pt">
                <w:txbxContent>
                  <w:p w14:paraId="4898616C" w14:textId="77777777" w:rsidR="00F357EF" w:rsidRDefault="00F357EF" w:rsidP="00F357EF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SRS-based measurement</w:t>
                    </w:r>
                  </w:p>
                </w:txbxContent>
              </v:textbox>
            </v:shape>
            <v:shape id="Picture 64" o:spid="_x0000_s2142" type="#_x0000_t75" style="position:absolute;left:12884;top:528;width:3944;height:3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">
              <v:imagedata r:id="rId11" o:title=""/>
            </v:shape>
            <v:shape id="TextBox 65" o:spid="_x0000_s2143" type="#_x0000_t202" style="position:absolute;left:9223;top:5627;width:7512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" filled="f" stroked="f">
              <v:textbox inset="10.8pt,7.2pt,0,7.2pt">
                <w:txbxContent>
                  <w:p w14:paraId="24BF9B38" w14:textId="77777777" w:rsidR="00F357EF" w:rsidRDefault="00F357EF" w:rsidP="00F357EF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D-AIML</w:t>
                    </w:r>
                  </w:p>
                </w:txbxContent>
              </v:textbox>
            </v:shape>
            <w10:wrap type="topAndBottom"/>
          </v:group>
        </w:pict>
      </w:r>
      <w:r w:rsidR="000104C8">
        <w:rPr>
          <w:b/>
          <w:bCs/>
        </w:rPr>
        <w:t xml:space="preserve">Case 3b: </w:t>
      </w:r>
      <w:r w:rsidR="007321E4" w:rsidRPr="00C70CCA">
        <w:rPr>
          <w:b/>
          <w:bCs/>
        </w:rPr>
        <w:t xml:space="preserve">NG-RAN node assisted positioning with LMF-side model, direct AI/ML </w:t>
      </w:r>
      <w:proofErr w:type="gramStart"/>
      <w:r w:rsidR="007321E4" w:rsidRPr="00C70CCA">
        <w:rPr>
          <w:b/>
          <w:bCs/>
        </w:rPr>
        <w:t>positioning</w:t>
      </w:r>
      <w:proofErr w:type="gramEnd"/>
    </w:p>
    <w:p w14:paraId="1627A84E" w14:textId="2C17D42B" w:rsidR="000104C8" w:rsidRDefault="000104C8" w:rsidP="007321E4">
      <w:pPr>
        <w:jc w:val="center"/>
      </w:pPr>
    </w:p>
    <w:p w14:paraId="7209319C" w14:textId="4A88F446" w:rsidR="00D60EC9" w:rsidRDefault="00D60EC9" w:rsidP="007321E4">
      <w:pPr>
        <w:jc w:val="center"/>
        <w:rPr>
          <w:noProof/>
        </w:rPr>
      </w:pPr>
      <w:r>
        <w:t xml:space="preserve">Figure </w:t>
      </w:r>
      <w:r w:rsidR="00AE0779">
        <w:t>5: Architecture for case 3b</w:t>
      </w:r>
    </w:p>
    <w:p w14:paraId="13E16DDA" w14:textId="495B15B5" w:rsidR="007321E4" w:rsidRDefault="004E2E83" w:rsidP="007321E4">
      <w:r>
        <w:t>The f</w:t>
      </w:r>
      <w:r w:rsidR="007321E4">
        <w:t>ollowing are the characteristics of case 3b:</w:t>
      </w:r>
    </w:p>
    <w:p w14:paraId="2F794AE0" w14:textId="77777777" w:rsidR="007321E4" w:rsidRDefault="007321E4" w:rsidP="007321E4">
      <w:pPr>
        <w:numPr>
          <w:ilvl w:val="0"/>
          <w:numId w:val="4"/>
        </w:numPr>
        <w:ind w:left="504" w:hanging="144"/>
        <w:jc w:val="left"/>
      </w:pPr>
      <w:r>
        <w:t>LMF based positioning.</w:t>
      </w:r>
    </w:p>
    <w:p w14:paraId="54155943" w14:textId="104E5AAB" w:rsidR="009B3BC4" w:rsidRDefault="009B3BC4" w:rsidP="009B3BC4">
      <w:pPr>
        <w:numPr>
          <w:ilvl w:val="0"/>
          <w:numId w:val="4"/>
        </w:numPr>
        <w:ind w:left="504" w:hanging="144"/>
        <w:jc w:val="left"/>
      </w:pPr>
      <w:r>
        <w:t>LMF generate Target location via ML inference.</w:t>
      </w:r>
    </w:p>
    <w:p w14:paraId="71E07A97" w14:textId="34DA9F6A" w:rsidR="007321E4" w:rsidRDefault="00B51FFC" w:rsidP="00B51FFC">
      <w:pPr>
        <w:numPr>
          <w:ilvl w:val="0"/>
          <w:numId w:val="4"/>
        </w:numPr>
        <w:ind w:left="504" w:hanging="144"/>
        <w:jc w:val="left"/>
      </w:pPr>
      <w:r>
        <w:t xml:space="preserve"> NG-RAN</w:t>
      </w:r>
      <w:r w:rsidR="0045318E">
        <w:t xml:space="preserve"> provides </w:t>
      </w:r>
      <w:r>
        <w:t xml:space="preserve">SRS-based measurement parameters to LMF as input data </w:t>
      </w:r>
      <w:r w:rsidR="00890608">
        <w:t>for ML inference.</w:t>
      </w:r>
    </w:p>
    <w:p w14:paraId="5A1DD384" w14:textId="1415E348" w:rsidR="00890608" w:rsidRDefault="00890608" w:rsidP="00890608">
      <w:pPr>
        <w:jc w:val="left"/>
      </w:pPr>
      <w:r>
        <w:lastRenderedPageBreak/>
        <w:t>Potential SA2 impact:</w:t>
      </w:r>
    </w:p>
    <w:p w14:paraId="7918221C" w14:textId="0D0163EE" w:rsidR="007A30DD" w:rsidRDefault="00890608" w:rsidP="00707B0F">
      <w:pPr>
        <w:numPr>
          <w:ilvl w:val="0"/>
          <w:numId w:val="4"/>
        </w:numPr>
        <w:ind w:left="504" w:hanging="144"/>
        <w:jc w:val="left"/>
      </w:pPr>
      <w:r>
        <w:t xml:space="preserve">It is already supported to provide SRS-based measurement </w:t>
      </w:r>
      <w:r w:rsidR="0098545A">
        <w:t xml:space="preserve">from </w:t>
      </w:r>
      <w:proofErr w:type="spellStart"/>
      <w:r w:rsidR="0098545A">
        <w:t>gNB</w:t>
      </w:r>
      <w:proofErr w:type="spellEnd"/>
      <w:r w:rsidR="0098545A">
        <w:t xml:space="preserve"> to LMF via </w:t>
      </w:r>
      <w:proofErr w:type="spellStart"/>
      <w:r w:rsidR="0098545A">
        <w:t>NRPPa</w:t>
      </w:r>
      <w:proofErr w:type="spellEnd"/>
      <w:r w:rsidR="00A24013">
        <w:t xml:space="preserve"> in pre-Rel-19, there is no SA2 impact about how to send </w:t>
      </w:r>
      <w:r w:rsidR="007A30DD">
        <w:t>input data from NG-RAN to LMF.</w:t>
      </w:r>
    </w:p>
    <w:p w14:paraId="4367E53B" w14:textId="598FF56D" w:rsidR="00707B0F" w:rsidRDefault="00707B0F" w:rsidP="00707B0F">
      <w:pPr>
        <w:numPr>
          <w:ilvl w:val="0"/>
          <w:numId w:val="4"/>
        </w:numPr>
        <w:ind w:left="504" w:hanging="144"/>
        <w:jc w:val="left"/>
      </w:pPr>
      <w:r>
        <w:t>How does LMF generate</w:t>
      </w:r>
      <w:r w:rsidR="002A5270">
        <w:t>s</w:t>
      </w:r>
      <w:r>
        <w:t xml:space="preserve"> </w:t>
      </w:r>
      <w:r w:rsidR="00920EA5">
        <w:t xml:space="preserve">the target location based on ML inference is </w:t>
      </w:r>
      <w:r w:rsidR="00C51EA1">
        <w:t xml:space="preserve">implementation </w:t>
      </w:r>
      <w:r w:rsidR="002A5270">
        <w:t xml:space="preserve">specific </w:t>
      </w:r>
      <w:r w:rsidR="00C51EA1">
        <w:t>which is out of SA2’s scope.</w:t>
      </w:r>
    </w:p>
    <w:p w14:paraId="6423ADF8" w14:textId="77777777" w:rsidR="00C51EA1" w:rsidRDefault="00C51EA1" w:rsidP="00C51EA1">
      <w:pPr>
        <w:numPr>
          <w:ilvl w:val="0"/>
          <w:numId w:val="4"/>
        </w:numPr>
        <w:ind w:left="504" w:hanging="144"/>
        <w:jc w:val="left"/>
      </w:pPr>
      <w:r>
        <w:t>Whether the ML model used by LMF is trained by LMF or other entities is required SA2’s study.</w:t>
      </w:r>
    </w:p>
    <w:p w14:paraId="15E84C31" w14:textId="465C9B31" w:rsidR="00C51EA1" w:rsidRDefault="00016ADD" w:rsidP="00016ADD">
      <w:pPr>
        <w:jc w:val="left"/>
      </w:pPr>
      <w:r w:rsidRPr="00016ADD">
        <w:rPr>
          <w:b/>
          <w:bCs/>
        </w:rPr>
        <w:t>Proposal 5:</w:t>
      </w:r>
      <w:r>
        <w:t xml:space="preserve"> </w:t>
      </w:r>
      <w:r w:rsidRPr="00BF4C99">
        <w:rPr>
          <w:b/>
          <w:bCs/>
        </w:rPr>
        <w:t xml:space="preserve">SA2 only need to focus </w:t>
      </w:r>
      <w:r w:rsidR="008E2317">
        <w:rPr>
          <w:b/>
          <w:bCs/>
        </w:rPr>
        <w:t>the</w:t>
      </w:r>
      <w:r w:rsidR="008E2317" w:rsidRPr="00BF4C99">
        <w:rPr>
          <w:b/>
          <w:bCs/>
        </w:rPr>
        <w:t xml:space="preserve"> </w:t>
      </w:r>
      <w:r w:rsidRPr="00BF4C99">
        <w:rPr>
          <w:b/>
          <w:bCs/>
        </w:rPr>
        <w:t xml:space="preserve">study where and how to train the ML model used in LMF for case </w:t>
      </w:r>
      <w:r>
        <w:rPr>
          <w:b/>
          <w:bCs/>
        </w:rPr>
        <w:t>3</w:t>
      </w:r>
      <w:r w:rsidRPr="00BF4C99">
        <w:rPr>
          <w:b/>
          <w:bCs/>
        </w:rPr>
        <w:t xml:space="preserve">b in </w:t>
      </w:r>
      <w:r w:rsidRPr="00F543F3">
        <w:rPr>
          <w:b/>
          <w:bCs/>
        </w:rPr>
        <w:t>SA2 FS_AIML_CN for Rel-19.</w:t>
      </w:r>
    </w:p>
    <w:p w14:paraId="35382634" w14:textId="77777777" w:rsidR="00891B21" w:rsidRPr="00C70CCA" w:rsidRDefault="00891B21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3DBDA98" w:rsidR="006D24C0" w:rsidRDefault="00DA2269" w:rsidP="00465C0D">
      <w:pPr>
        <w:jc w:val="left"/>
        <w:rPr>
          <w:lang w:eastAsia="zh-CN"/>
        </w:rPr>
      </w:pPr>
      <w:r>
        <w:rPr>
          <w:lang w:eastAsia="ko-KR"/>
        </w:rPr>
        <w:t xml:space="preserve">Based on the above discussion, </w:t>
      </w:r>
      <w:r w:rsidR="008A11B1">
        <w:rPr>
          <w:lang w:eastAsia="zh-CN"/>
        </w:rPr>
        <w:t>i</w:t>
      </w:r>
      <w:r w:rsidRPr="001F2CC4">
        <w:rPr>
          <w:lang w:eastAsia="zh-CN"/>
        </w:rPr>
        <w:t>t is proposed to agree the key issue</w:t>
      </w:r>
      <w:r>
        <w:rPr>
          <w:rFonts w:hint="eastAsia"/>
          <w:lang w:eastAsia="zh-CN"/>
        </w:rPr>
        <w:t>(</w:t>
      </w:r>
      <w:r w:rsidRPr="001F2CC4">
        <w:rPr>
          <w:lang w:eastAsia="zh-CN"/>
        </w:rPr>
        <w:t>s</w:t>
      </w:r>
      <w:r>
        <w:rPr>
          <w:lang w:eastAsia="zh-CN"/>
        </w:rPr>
        <w:t>)</w:t>
      </w:r>
      <w:r w:rsidRPr="001F2CC4">
        <w:rPr>
          <w:lang w:eastAsia="zh-CN"/>
        </w:rPr>
        <w:t xml:space="preserve"> into TR 23.700-84</w:t>
      </w:r>
      <w:r>
        <w:rPr>
          <w:lang w:eastAsia="zh-CN"/>
        </w:rPr>
        <w:t xml:space="preserve"> for WT#1.4.</w:t>
      </w:r>
    </w:p>
    <w:p w14:paraId="442B2C30" w14:textId="111DCD2B" w:rsidR="00DA2269" w:rsidRPr="006D24C0" w:rsidRDefault="00DA2269" w:rsidP="00465C0D">
      <w:pPr>
        <w:jc w:val="left"/>
        <w:rPr>
          <w:lang w:eastAsia="ko-KR"/>
        </w:rPr>
      </w:pPr>
      <w:r>
        <w:rPr>
          <w:lang w:eastAsia="zh-CN"/>
        </w:rPr>
        <w:t xml:space="preserve">It is also proposed to </w:t>
      </w:r>
      <w:r w:rsidR="008F163C">
        <w:rPr>
          <w:lang w:eastAsia="zh-CN"/>
        </w:rPr>
        <w:t xml:space="preserve">adopt the 5 cases </w:t>
      </w:r>
      <w:r w:rsidR="00CF054E">
        <w:rPr>
          <w:lang w:eastAsia="zh-CN"/>
        </w:rPr>
        <w:t>discussed in RAN in Annex for information.</w:t>
      </w:r>
    </w:p>
    <w:p w14:paraId="131C4C21" w14:textId="2A0D12E5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CF054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AB3A78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(all new 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C313F0E" w14:textId="77777777" w:rsidR="009B4589" w:rsidRPr="001F2CC4" w:rsidRDefault="009B4589" w:rsidP="009B4589">
      <w:pPr>
        <w:pStyle w:val="Heading1"/>
        <w:rPr>
          <w:rFonts w:ascii="Times New Roman" w:hAnsi="Times New Roman"/>
          <w:sz w:val="20"/>
        </w:rPr>
      </w:pPr>
      <w:bookmarkStart w:id="2" w:name="_Toc22214903"/>
      <w:bookmarkStart w:id="3" w:name="_Toc23254036"/>
      <w:bookmarkEnd w:id="1"/>
      <w:r w:rsidRPr="001F2CC4">
        <w:t>5</w:t>
      </w:r>
      <w:r w:rsidRPr="001F2CC4">
        <w:tab/>
        <w:t>Key Issues</w:t>
      </w:r>
      <w:bookmarkEnd w:id="2"/>
      <w:bookmarkEnd w:id="3"/>
    </w:p>
    <w:p w14:paraId="684CDD91" w14:textId="1D4FEEF1" w:rsidR="009B4589" w:rsidRPr="001F2CC4" w:rsidRDefault="009B4589" w:rsidP="009B4589">
      <w:pPr>
        <w:pStyle w:val="Heading2"/>
        <w:rPr>
          <w:rFonts w:ascii="Times New Roman" w:hAnsi="Times New Roman"/>
          <w:sz w:val="20"/>
          <w:lang w:eastAsia="ko-KR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r w:rsidRPr="001F2CC4">
        <w:rPr>
          <w:lang w:eastAsia="ko-KR"/>
        </w:rPr>
        <w:t>5.X</w:t>
      </w:r>
      <w:r w:rsidRPr="001F2CC4">
        <w:rPr>
          <w:lang w:eastAsia="ko-KR"/>
        </w:rPr>
        <w:tab/>
        <w:t xml:space="preserve">Key Issue #X: </w:t>
      </w:r>
      <w:bookmarkEnd w:id="4"/>
      <w:bookmarkEnd w:id="5"/>
      <w:bookmarkEnd w:id="6"/>
      <w:bookmarkEnd w:id="7"/>
      <w:bookmarkEnd w:id="8"/>
      <w:bookmarkEnd w:id="9"/>
      <w:r w:rsidR="006D51D9">
        <w:rPr>
          <w:lang w:eastAsia="ko-KR"/>
        </w:rPr>
        <w:t>Enhancement to support</w:t>
      </w:r>
      <w:r w:rsidRPr="001F2CC4">
        <w:rPr>
          <w:lang w:eastAsia="ko-KR"/>
        </w:rPr>
        <w:t xml:space="preserve"> AI/ML</w:t>
      </w:r>
      <w:r w:rsidR="006D51D9">
        <w:rPr>
          <w:lang w:eastAsia="ko-KR"/>
        </w:rPr>
        <w:t xml:space="preserve"> based</w:t>
      </w:r>
      <w:r w:rsidRPr="001F2CC4">
        <w:rPr>
          <w:lang w:eastAsia="ko-KR"/>
        </w:rPr>
        <w:t xml:space="preserve"> positioning </w:t>
      </w:r>
    </w:p>
    <w:p w14:paraId="74B5A90D" w14:textId="77777777" w:rsidR="00627F32" w:rsidRPr="001F2CC4" w:rsidRDefault="00627F32" w:rsidP="00627F32">
      <w:pPr>
        <w:pStyle w:val="Heading3"/>
      </w:pPr>
      <w:bookmarkStart w:id="10" w:name="_Toc22214905"/>
      <w:bookmarkStart w:id="11" w:name="_Toc23254038"/>
      <w:r w:rsidRPr="001F2CC4">
        <w:t>5.X.1</w:t>
      </w:r>
      <w:r w:rsidRPr="001F2CC4">
        <w:tab/>
        <w:t>Description</w:t>
      </w:r>
      <w:bookmarkEnd w:id="10"/>
      <w:bookmarkEnd w:id="11"/>
    </w:p>
    <w:p w14:paraId="2CBF5735" w14:textId="77777777" w:rsidR="00542B72" w:rsidRDefault="00542B72" w:rsidP="00542B72">
      <w:pPr>
        <w:pStyle w:val="B1"/>
        <w:ind w:left="0" w:firstLine="0"/>
        <w:rPr>
          <w:lang w:eastAsia="en-GB"/>
        </w:rPr>
      </w:pPr>
      <w:r w:rsidRPr="001F2CC4">
        <w:rPr>
          <w:rFonts w:eastAsia="Yu Mincho"/>
        </w:rPr>
        <w:t>This key issue is applicable to WT#1.4:</w:t>
      </w:r>
      <w:r w:rsidRPr="001F2CC4">
        <w:t xml:space="preserve"> </w:t>
      </w:r>
      <w:r w:rsidRPr="001F2CC4">
        <w:rPr>
          <w:rFonts w:eastAsia="Yu Mincho"/>
        </w:rPr>
        <w:t>Study whether and how to consider enhancements to LCS to support AI/ML based Positioning</w:t>
      </w:r>
      <w:r>
        <w:rPr>
          <w:rFonts w:eastAsia="Yu Mincho"/>
        </w:rPr>
        <w:t>,</w:t>
      </w:r>
      <w:r w:rsidRPr="00E21429">
        <w:rPr>
          <w:lang w:eastAsia="en-GB"/>
        </w:rPr>
        <w:t xml:space="preserve"> </w:t>
      </w:r>
      <w:r w:rsidRPr="001F2CC4">
        <w:rPr>
          <w:lang w:eastAsia="en-GB"/>
        </w:rPr>
        <w:t xml:space="preserve">which </w:t>
      </w:r>
      <w:r>
        <w:rPr>
          <w:lang w:eastAsia="en-GB"/>
        </w:rPr>
        <w:t xml:space="preserve">will </w:t>
      </w:r>
      <w:r w:rsidRPr="001F2CC4">
        <w:rPr>
          <w:lang w:eastAsia="en-GB"/>
        </w:rPr>
        <w:t>investigate the following aspects</w:t>
      </w:r>
      <w:r>
        <w:rPr>
          <w:lang w:eastAsia="en-GB"/>
        </w:rPr>
        <w:t>:</w:t>
      </w:r>
    </w:p>
    <w:p w14:paraId="51CA071A" w14:textId="2B07CC56" w:rsidR="00BE739C" w:rsidRPr="000D2188" w:rsidRDefault="00BE739C" w:rsidP="00542B7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lang w:eastAsia="en-GB"/>
        </w:rPr>
      </w:pPr>
      <w:r w:rsidRPr="000D2188">
        <w:t>Where and how to train the ML model used in LMF for case 2b</w:t>
      </w:r>
      <w:r w:rsidR="000D2188" w:rsidRPr="000D2188">
        <w:t xml:space="preserve"> and case 3b</w:t>
      </w:r>
      <w:r w:rsidR="00EE2843">
        <w:rPr>
          <w:lang w:val="en-GB"/>
        </w:rPr>
        <w:t xml:space="preserve"> in Annex X</w:t>
      </w:r>
    </w:p>
    <w:p w14:paraId="1EBDF9AB" w14:textId="06E5ED26" w:rsidR="000D2188" w:rsidRDefault="000D2188" w:rsidP="00542B7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lang w:eastAsia="en-GB"/>
        </w:rPr>
      </w:pPr>
      <w:r>
        <w:rPr>
          <w:lang w:eastAsia="en-GB"/>
        </w:rPr>
        <w:t xml:space="preserve">How to monitor the </w:t>
      </w:r>
      <w:r w:rsidR="009C7C55">
        <w:rPr>
          <w:lang w:eastAsia="en-GB"/>
        </w:rPr>
        <w:t>ML model accuracy that used in LMF for case 2b and case 3b</w:t>
      </w:r>
      <w:r w:rsidR="00EE2843">
        <w:rPr>
          <w:lang w:val="en-GB" w:eastAsia="en-GB"/>
        </w:rPr>
        <w:t xml:space="preserve"> in Annex X</w:t>
      </w:r>
      <w:r w:rsidR="00CD5425">
        <w:rPr>
          <w:lang w:eastAsia="en-GB"/>
        </w:rPr>
        <w:t>.</w:t>
      </w:r>
    </w:p>
    <w:p w14:paraId="1EEE53D4" w14:textId="1A404E1A" w:rsidR="00AD18B2" w:rsidRDefault="00AD18B2" w:rsidP="00AD18B2">
      <w:pPr>
        <w:pStyle w:val="NO"/>
        <w:ind w:left="284" w:firstLine="0"/>
      </w:pPr>
      <w:r>
        <w:t>NOTE 1:</w:t>
      </w:r>
      <w:r>
        <w:tab/>
      </w:r>
      <w:r w:rsidRPr="00BC416D">
        <w:t>UE data collection, model delivery and transfer to the UE and model identification/management are not within the scope of</w:t>
      </w:r>
      <w:r>
        <w:t xml:space="preserve"> this key issue.</w:t>
      </w:r>
    </w:p>
    <w:p w14:paraId="3C4E0496" w14:textId="69BA89DB" w:rsidR="00CD5425" w:rsidRDefault="00CD5425" w:rsidP="00737F71">
      <w:pPr>
        <w:pStyle w:val="NO"/>
        <w:rPr>
          <w:lang w:eastAsia="en-GB"/>
        </w:rPr>
      </w:pPr>
      <w:r>
        <w:rPr>
          <w:lang w:eastAsia="en-GB"/>
        </w:rPr>
        <w:t xml:space="preserve">NOTE </w:t>
      </w:r>
      <w:r w:rsidR="00AD18B2">
        <w:rPr>
          <w:lang w:eastAsia="en-GB"/>
        </w:rPr>
        <w:t>2</w:t>
      </w:r>
      <w:r>
        <w:rPr>
          <w:lang w:eastAsia="en-GB"/>
        </w:rPr>
        <w:t>:</w:t>
      </w:r>
      <w:r w:rsidR="00737F71">
        <w:rPr>
          <w:lang w:eastAsia="en-GB"/>
        </w:rPr>
        <w:t xml:space="preserve"> There is no study work in </w:t>
      </w:r>
      <w:r w:rsidR="00323085">
        <w:rPr>
          <w:lang w:eastAsia="en-GB"/>
        </w:rPr>
        <w:t xml:space="preserve">this </w:t>
      </w:r>
      <w:r w:rsidR="00FC51EA">
        <w:rPr>
          <w:lang w:eastAsia="en-GB"/>
        </w:rPr>
        <w:t>key issue</w:t>
      </w:r>
      <w:r w:rsidR="00737F71">
        <w:rPr>
          <w:lang w:eastAsia="en-GB"/>
        </w:rPr>
        <w:t xml:space="preserve"> for case 1</w:t>
      </w:r>
      <w:r w:rsidR="0016545E">
        <w:rPr>
          <w:lang w:val="en-GB" w:eastAsia="en-GB"/>
        </w:rPr>
        <w:t xml:space="preserve"> in Annex X</w:t>
      </w:r>
      <w:r w:rsidR="00737F71">
        <w:rPr>
          <w:lang w:eastAsia="en-GB"/>
        </w:rPr>
        <w:t>.</w:t>
      </w:r>
    </w:p>
    <w:p w14:paraId="079567C7" w14:textId="34477558" w:rsidR="00737F71" w:rsidRDefault="00737F71" w:rsidP="00737F71">
      <w:pPr>
        <w:pStyle w:val="NO"/>
      </w:pPr>
      <w:r>
        <w:rPr>
          <w:lang w:eastAsia="en-GB"/>
        </w:rPr>
        <w:t xml:space="preserve">NOTE </w:t>
      </w:r>
      <w:r w:rsidR="005714D7">
        <w:rPr>
          <w:lang w:eastAsia="en-GB"/>
        </w:rPr>
        <w:t>3</w:t>
      </w:r>
      <w:r>
        <w:rPr>
          <w:lang w:eastAsia="en-GB"/>
        </w:rPr>
        <w:t xml:space="preserve">: SA2 may need to do some </w:t>
      </w:r>
      <w:r w:rsidR="00EE2843">
        <w:rPr>
          <w:lang w:val="en-GB" w:eastAsia="en-GB"/>
        </w:rPr>
        <w:t xml:space="preserve">specification </w:t>
      </w:r>
      <w:r>
        <w:rPr>
          <w:lang w:eastAsia="en-GB"/>
        </w:rPr>
        <w:t xml:space="preserve">alignment to </w:t>
      </w:r>
      <w:r w:rsidR="006951F2">
        <w:rPr>
          <w:lang w:eastAsia="en-GB"/>
        </w:rPr>
        <w:t xml:space="preserve">enhance the LPP protocol or </w:t>
      </w:r>
      <w:proofErr w:type="spellStart"/>
      <w:r w:rsidR="006951F2">
        <w:t>NRPPa</w:t>
      </w:r>
      <w:proofErr w:type="spellEnd"/>
      <w:r w:rsidR="006951F2">
        <w:t xml:space="preserve"> protocol to </w:t>
      </w:r>
      <w:r w:rsidR="00E202C9">
        <w:t xml:space="preserve">send new measurement parameters to LMF during normative work if any are defined </w:t>
      </w:r>
      <w:r w:rsidR="000457E6">
        <w:t xml:space="preserve">based on RAN’s progress. There is no </w:t>
      </w:r>
      <w:r w:rsidR="00B91DDC">
        <w:t>study work</w:t>
      </w:r>
      <w:r w:rsidR="000457E6">
        <w:t xml:space="preserve"> </w:t>
      </w:r>
      <w:r w:rsidR="00646C1C">
        <w:t>in</w:t>
      </w:r>
      <w:r w:rsidR="00FB35A7">
        <w:t xml:space="preserve"> </w:t>
      </w:r>
      <w:r w:rsidR="00701181">
        <w:t xml:space="preserve">this </w:t>
      </w:r>
      <w:r w:rsidR="00FC51EA">
        <w:t>key issue</w:t>
      </w:r>
      <w:r w:rsidR="00FB35A7">
        <w:t xml:space="preserve"> for case 2a and case 3a</w:t>
      </w:r>
      <w:r w:rsidR="006E7122">
        <w:rPr>
          <w:lang w:val="en-GB"/>
        </w:rPr>
        <w:t xml:space="preserve"> in Annex X</w:t>
      </w:r>
      <w:r w:rsidR="00FB35A7">
        <w:t>.</w:t>
      </w:r>
    </w:p>
    <w:p w14:paraId="31BBA48D" w14:textId="061FA97D" w:rsidR="005B5E97" w:rsidRDefault="00EB78A1" w:rsidP="005B5E97">
      <w:pPr>
        <w:pStyle w:val="NO"/>
        <w:ind w:left="284" w:firstLine="0"/>
      </w:pPr>
      <w:r>
        <w:t xml:space="preserve">NOTE </w:t>
      </w:r>
      <w:r w:rsidR="005714D7">
        <w:t>4</w:t>
      </w:r>
      <w:r>
        <w:t>:</w:t>
      </w:r>
      <w:r>
        <w:tab/>
      </w:r>
      <w:r w:rsidR="005714D7">
        <w:t>W</w:t>
      </w:r>
      <w:r w:rsidR="00AD18B2">
        <w:t>hen and how to activate / deactivate AI/ML based positioning is out of scope of this key issue.</w:t>
      </w:r>
    </w:p>
    <w:p w14:paraId="28FA3CA9" w14:textId="77F18FDE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</w:t>
      </w:r>
      <w:r w:rsidR="005714D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2F5F830" w14:textId="650EBCC7" w:rsidR="008E2321" w:rsidRDefault="00506FF7" w:rsidP="00600947">
      <w:pPr>
        <w:pStyle w:val="Heading1"/>
        <w:rPr>
          <w:lang w:eastAsia="zh-CN"/>
        </w:rPr>
      </w:pPr>
      <w:r>
        <w:rPr>
          <w:lang w:eastAsia="zh-CN"/>
        </w:rPr>
        <w:t>Annex</w:t>
      </w:r>
      <w:r w:rsidR="001D1A13">
        <w:rPr>
          <w:lang w:eastAsia="zh-CN"/>
        </w:rPr>
        <w:t xml:space="preserve"> X</w:t>
      </w:r>
      <w:r w:rsidR="00763D65">
        <w:rPr>
          <w:lang w:eastAsia="zh-CN"/>
        </w:rPr>
        <w:t xml:space="preserve">: </w:t>
      </w:r>
      <w:r w:rsidR="002C4C93">
        <w:rPr>
          <w:lang w:eastAsia="zh-CN"/>
        </w:rPr>
        <w:t>S</w:t>
      </w:r>
      <w:r w:rsidR="00763D65">
        <w:rPr>
          <w:lang w:eastAsia="zh-CN"/>
        </w:rPr>
        <w:t xml:space="preserve">upported cased for </w:t>
      </w:r>
      <w:r w:rsidR="002C4C93">
        <w:rPr>
          <w:lang w:eastAsia="zh-CN"/>
        </w:rPr>
        <w:t>AI/ML based positioning</w:t>
      </w:r>
    </w:p>
    <w:p w14:paraId="4CE25D3D" w14:textId="04D53BEE" w:rsidR="00C94792" w:rsidRDefault="00C94792" w:rsidP="00BB32D4">
      <w:pPr>
        <w:pStyle w:val="B1"/>
        <w:ind w:left="0" w:firstLine="0"/>
        <w:rPr>
          <w:lang w:val="en-GB" w:eastAsia="zh-CN"/>
        </w:rPr>
      </w:pPr>
      <w:r>
        <w:rPr>
          <w:lang w:val="en-GB" w:eastAsia="zh-CN"/>
        </w:rPr>
        <w:t xml:space="preserve">Based on the discussion in TR </w:t>
      </w:r>
      <w:r w:rsidR="004346A1">
        <w:rPr>
          <w:lang w:val="en-GB" w:eastAsia="zh-CN"/>
        </w:rPr>
        <w:t>38.843</w:t>
      </w:r>
      <w:r w:rsidR="006E7122">
        <w:rPr>
          <w:lang w:val="en-GB" w:eastAsia="zh-CN"/>
        </w:rPr>
        <w:t xml:space="preserve"> [x]</w:t>
      </w:r>
      <w:r w:rsidR="004346A1">
        <w:rPr>
          <w:lang w:val="en-GB" w:eastAsia="zh-CN"/>
        </w:rPr>
        <w:t xml:space="preserve">, the following cases are </w:t>
      </w:r>
      <w:r w:rsidR="008F76A1">
        <w:rPr>
          <w:lang w:val="en-GB" w:eastAsia="zh-CN"/>
        </w:rPr>
        <w:t>considered for AI/ML based positioning:</w:t>
      </w:r>
    </w:p>
    <w:p w14:paraId="73151416" w14:textId="77777777" w:rsidR="00E52DCB" w:rsidRPr="001C1BAE" w:rsidRDefault="00E52DCB" w:rsidP="00B60F3A">
      <w:pPr>
        <w:pStyle w:val="B1"/>
      </w:pPr>
      <w:r w:rsidRPr="001C1BAE">
        <w:t xml:space="preserve">Case 1: </w:t>
      </w:r>
      <w:r w:rsidRPr="00C70CCA">
        <w:t>UE-based positioning with UE-side model, direct AI/ML positioning</w:t>
      </w:r>
      <w:r>
        <w:t xml:space="preserve"> or AI/ML assisted positioning</w:t>
      </w:r>
    </w:p>
    <w:p w14:paraId="3EBA8D5B" w14:textId="77777777" w:rsidR="00BD1AEC" w:rsidRDefault="00BD1AEC" w:rsidP="00B60F3A">
      <w:pPr>
        <w:pStyle w:val="B1"/>
        <w:rPr>
          <w:lang w:val="en-GB"/>
        </w:rPr>
      </w:pPr>
      <w:r w:rsidRPr="00B531AC">
        <w:t xml:space="preserve">Case 2a: </w:t>
      </w:r>
      <w:r w:rsidRPr="00C70CCA">
        <w:rPr>
          <w:lang w:val="en-GB"/>
        </w:rPr>
        <w:t>UE-assisted/LMF-based positioning with UE-side model, AI/ML assisted positioning</w:t>
      </w:r>
    </w:p>
    <w:p w14:paraId="2014848C" w14:textId="77777777" w:rsidR="00BD1AEC" w:rsidRPr="00C70CCA" w:rsidRDefault="00BD1AEC" w:rsidP="00B60F3A">
      <w:pPr>
        <w:pStyle w:val="B1"/>
        <w:rPr>
          <w:lang w:val="en-GB"/>
        </w:rPr>
      </w:pPr>
      <w:r w:rsidRPr="00F543F3">
        <w:rPr>
          <w:lang w:val="en-GB"/>
        </w:rPr>
        <w:t xml:space="preserve">Case 2b: </w:t>
      </w:r>
      <w:r w:rsidRPr="00C70CCA">
        <w:rPr>
          <w:lang w:val="en-GB"/>
        </w:rPr>
        <w:t>UE-assisted/LMF-based positioning with LMF-side model, direct AI/ML positioning</w:t>
      </w:r>
    </w:p>
    <w:p w14:paraId="69F518AA" w14:textId="77777777" w:rsidR="00BD1AEC" w:rsidRDefault="00BD1AEC" w:rsidP="00B60F3A">
      <w:pPr>
        <w:pStyle w:val="B1"/>
        <w:rPr>
          <w:lang w:eastAsia="en-GB"/>
        </w:rPr>
      </w:pPr>
      <w:r>
        <w:t xml:space="preserve">Case 3a: </w:t>
      </w:r>
      <w:r w:rsidRPr="00C70CCA">
        <w:t xml:space="preserve">NG-RAN node assisted positioning with </w:t>
      </w:r>
      <w:proofErr w:type="spellStart"/>
      <w:r w:rsidRPr="00C70CCA">
        <w:t>gNB</w:t>
      </w:r>
      <w:proofErr w:type="spellEnd"/>
      <w:r w:rsidRPr="00C70CCA">
        <w:t>-side model, AI/ML assisted positioning</w:t>
      </w:r>
    </w:p>
    <w:p w14:paraId="78D0AB75" w14:textId="77777777" w:rsidR="00BD1AEC" w:rsidRDefault="00BD1AEC" w:rsidP="00B60F3A">
      <w:pPr>
        <w:pStyle w:val="B1"/>
      </w:pPr>
      <w:r>
        <w:t xml:space="preserve">Case 3b: </w:t>
      </w:r>
      <w:r w:rsidRPr="00C70CCA">
        <w:t>NG-RAN node assisted positioning with LMF-side model, direct AI/ML positioning</w:t>
      </w:r>
    </w:p>
    <w:p w14:paraId="270FB160" w14:textId="7F695658" w:rsidR="00BD1AEC" w:rsidRPr="00BD1AEC" w:rsidRDefault="00210588" w:rsidP="00BD1AEC">
      <w:pPr>
        <w:pStyle w:val="B1"/>
        <w:ind w:left="0" w:firstLine="0"/>
        <w:rPr>
          <w:b/>
          <w:bCs/>
          <w:lang w:val="en-GB"/>
        </w:rPr>
      </w:pPr>
      <w:r>
        <w:rPr>
          <w:noProof/>
        </w:rPr>
        <w:lastRenderedPageBreak/>
        <w:pict w14:anchorId="2645C2CA">
          <v:group id="Group 14" o:spid="_x0000_s2294" style="position:absolute;left:0;text-align:left;margin-left:134.8pt;margin-top:192.45pt;width:248.1pt;height:218.15pt;z-index:251659776;mso-width-relative:margin;mso-height-relative:margin" coordorigin="-2167,78" coordsize="44229,290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">
            <v:rect id="Rectangle 40" o:spid="_x0000_s2295" style="position:absolute;left:5441;top:6007;width:7550;height:4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" fillcolor="#4472c4" stroked="f" strokeweight="1pt">
              <v:textbox>
                <w:txbxContent>
                  <w:p w14:paraId="69FDF12D" w14:textId="77777777" w:rsidR="006749FA" w:rsidRDefault="006749FA" w:rsidP="006749FA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41" o:spid="_x0000_s2296" style="position:absolute;left:680;top:15378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" fillcolor="#5b9bd5" stroked="f">
              <v:textbox>
                <w:txbxContent>
                  <w:p w14:paraId="4E1A2FE7" w14:textId="77777777" w:rsidR="006749FA" w:rsidRDefault="006749FA" w:rsidP="006749FA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42" o:spid="_x0000_s2297" style="position:absolute;left:5441;top:24787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" fillcolor="#a5a5a5" stroked="f">
              <v:textbox>
                <w:txbxContent>
                  <w:p w14:paraId="5DAC819D" w14:textId="77777777" w:rsidR="006749FA" w:rsidRDefault="006749FA" w:rsidP="006749FA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43" o:spid="_x0000_s2298" type="#_x0000_t32" style="position:absolute;left:6920;top:19813;width:0;height:50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" strokecolor="#a9d18e" strokeweight="1pt">
              <v:stroke startarrowwidth="wide" startarrowlength="long" endarrow="block" endcap="round"/>
              <o:lock v:ext="edit" shapetype="f"/>
            </v:shape>
            <v:shape id="Straight Arrow Connector 44" o:spid="_x0000_s2299" type="#_x0000_t32" style="position:absolute;left:6771;top:10170;width:0;height:49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" strokecolor="#a9d18e" strokeweight="1pt">
              <v:stroke startarrowwidth="wide" startarrowlength="long" endarrow="block" endcap="round"/>
              <o:lock v:ext="edit" shapetype="f"/>
            </v:shape>
            <v:shape id="TextBox 45" o:spid="_x0000_s2300" type="#_x0000_t202" style="position:absolute;left:60;top:20441;width:4799;height:5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" filled="f" stroked="f">
              <v:textbox inset="10.8pt,7.2pt,0,7.2pt">
                <w:txbxContent>
                  <w:p w14:paraId="3DF555ED" w14:textId="77777777" w:rsidR="006749FA" w:rsidRDefault="006749FA" w:rsidP="006749FA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SRS</w:t>
                    </w:r>
                  </w:p>
                </w:txbxContent>
              </v:textbox>
            </v:shape>
            <v:shape id="TextBox 46" o:spid="_x0000_s2301" type="#_x0000_t202" style="position:absolute;left:-2167;top:8420;width:10915;height:6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" filled="f" stroked="f">
              <v:textbox inset="10.8pt,7.2pt,0,7.2pt">
                <w:txbxContent>
                  <w:p w14:paraId="07EE4289" w14:textId="77777777" w:rsidR="006749FA" w:rsidRDefault="006749FA" w:rsidP="006749FA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SRS-based measurement</w:t>
                    </w:r>
                  </w:p>
                </w:txbxContent>
              </v:textbox>
            </v:shape>
            <v:shape id="Picture 47" o:spid="_x0000_s2302" type="#_x0000_t75" style="position:absolute;left:8378;top:16304;width:3944;height:3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">
              <v:imagedata r:id="rId11" o:title=""/>
            </v:shape>
            <v:shape id="TextBox 48" o:spid="_x0000_s2303" type="#_x0000_t202" style="position:absolute;left:7518;top:18892;width:10173;height:5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" filled="f" stroked="f">
              <v:textbox inset="10.8pt,7.2pt,0,7.2pt">
                <w:txbxContent>
                  <w:p w14:paraId="5A7B48A7" w14:textId="77777777" w:rsidR="006749FA" w:rsidRDefault="006749FA" w:rsidP="006749FA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A-AIML</w:t>
                    </w:r>
                  </w:p>
                </w:txbxContent>
              </v:textbox>
            </v:shape>
            <v:rect id="Rectangle 57" o:spid="_x0000_s2304" style="position:absolute;left:27998;top:6083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" fillcolor="#4472c4" stroked="f" strokeweight="1pt">
              <v:textbox>
                <w:txbxContent>
                  <w:p w14:paraId="469F0210" w14:textId="77777777" w:rsidR="006749FA" w:rsidRDefault="006749FA" w:rsidP="006749FA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58" o:spid="_x0000_s2305" style="position:absolute;left:23200;top:15454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" fillcolor="#5b9bd5" stroked="f">
              <v:textbox>
                <w:txbxContent>
                  <w:p w14:paraId="5D1F0005" w14:textId="77777777" w:rsidR="006749FA" w:rsidRDefault="006749FA" w:rsidP="006749FA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59" o:spid="_x0000_s2306" style="position:absolute;left:27998;top:24862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" fillcolor="#a5a5a5" stroked="f">
              <v:textbox>
                <w:txbxContent>
                  <w:p w14:paraId="0950A25A" w14:textId="77777777" w:rsidR="006749FA" w:rsidRDefault="006749FA" w:rsidP="006749FA">
                    <w:pPr>
                      <w:jc w:val="center"/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60" o:spid="_x0000_s2307" type="#_x0000_t32" style="position:absolute;left:29440;top:19692;width:0;height:50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" strokecolor="#a9d18e" strokeweight="1pt">
              <v:stroke startarrowwidth="wide" startarrowlength="long" endarrow="block" endcap="round"/>
              <o:lock v:ext="edit" shapetype="f"/>
            </v:shape>
            <v:shape id="Straight Arrow Connector 61" o:spid="_x0000_s2308" type="#_x0000_t32" style="position:absolute;left:29137;top:10373;width:0;height:49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" strokecolor="#a9d18e" strokeweight="1pt">
              <v:stroke startarrowwidth="wide" startarrowlength="long" endarrow="block" endcap="round"/>
              <o:lock v:ext="edit" shapetype="f"/>
            </v:shape>
            <v:shape id="TextBox 62" o:spid="_x0000_s2309" type="#_x0000_t202" style="position:absolute;left:21806;top:20332;width:5571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" filled="f" stroked="f">
              <v:textbox inset="10.8pt,7.2pt,0,7.2pt">
                <w:txbxContent>
                  <w:p w14:paraId="757104B3" w14:textId="77777777" w:rsidR="006749FA" w:rsidRDefault="006749FA" w:rsidP="006749FA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SRS</w:t>
                    </w:r>
                  </w:p>
                </w:txbxContent>
              </v:textbox>
            </v:shape>
            <v:shape id="TextBox 63" o:spid="_x0000_s2310" type="#_x0000_t202" style="position:absolute;left:19222;top:9253;width:10915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" filled="f" stroked="f">
              <v:textbox inset="10.8pt,7.2pt,0,7.2pt">
                <w:txbxContent>
                  <w:p w14:paraId="0BCE351A" w14:textId="77777777" w:rsidR="006749FA" w:rsidRDefault="006749FA" w:rsidP="006749FA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SRS-based measurement</w:t>
                    </w:r>
                  </w:p>
                </w:txbxContent>
              </v:textbox>
            </v:shape>
            <v:shape id="Picture 64" o:spid="_x0000_s2311" type="#_x0000_t75" style="position:absolute;left:36036;top:6612;width:3944;height:3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">
              <v:imagedata r:id="rId11" o:title=""/>
            </v:shape>
            <v:shape id="TextBox 65" o:spid="_x0000_s2312" type="#_x0000_t202" style="position:absolute;left:34550;top:8888;width:7512;height:5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" filled="f" stroked="f">
              <v:textbox inset="10.8pt,7.2pt,0,7.2pt">
                <w:txbxContent>
                  <w:p w14:paraId="00D7D37B" w14:textId="77777777" w:rsidR="006749FA" w:rsidRDefault="006749FA" w:rsidP="006749FA">
                    <w:pPr>
                      <w:spacing w:before="240" w:line="228" w:lineRule="auto"/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D-AIML</w:t>
                    </w:r>
                  </w:p>
                </w:txbxContent>
              </v:textbox>
            </v:shape>
            <v:shape id="TextBox 76" o:spid="_x0000_s2313" type="#_x0000_t202" style="position:absolute;left:4609;top:157;width:7067;height:5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" filled="f" stroked="f">
              <v:textbox inset="10.8pt,7.2pt,0,7.2pt">
                <w:txbxContent>
                  <w:p w14:paraId="72D8CF87" w14:textId="77777777" w:rsidR="006749FA" w:rsidRDefault="006749FA" w:rsidP="006749FA">
                    <w:pPr>
                      <w:spacing w:before="240" w:line="228" w:lineRule="auto"/>
                      <w:rPr>
                        <w:rFonts w:ascii="Calibri" w:hAnsi="Calibri"/>
                        <w:color w:val="4472C4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4472C4"/>
                        <w:kern w:val="24"/>
                        <w:sz w:val="16"/>
                        <w:szCs w:val="16"/>
                        <w:u w:val="single"/>
                      </w:rPr>
                      <w:t>Case3a</w:t>
                    </w:r>
                  </w:p>
                </w:txbxContent>
              </v:textbox>
            </v:shape>
            <v:shape id="TextBox 77" o:spid="_x0000_s2314" type="#_x0000_t202" style="position:absolute;left:27998;top:78;width:6220;height:5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" filled="f" stroked="f">
              <v:textbox inset="10.8pt,7.2pt,0,7.2pt">
                <w:txbxContent>
                  <w:p w14:paraId="029E5094" w14:textId="77777777" w:rsidR="006749FA" w:rsidRDefault="006749FA" w:rsidP="006749FA">
                    <w:pPr>
                      <w:spacing w:before="240" w:line="228" w:lineRule="auto"/>
                      <w:rPr>
                        <w:rFonts w:ascii="Calibri" w:hAnsi="Calibri"/>
                        <w:color w:val="4472C4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4472C4"/>
                        <w:kern w:val="24"/>
                        <w:sz w:val="16"/>
                        <w:szCs w:val="16"/>
                        <w:u w:val="single"/>
                      </w:rPr>
                      <w:t>Case3b</w:t>
                    </w:r>
                  </w:p>
                </w:txbxContent>
              </v:textbox>
            </v:shape>
            <w10:wrap type="topAndBottom"/>
          </v:group>
        </w:pict>
      </w:r>
      <w:r>
        <w:rPr>
          <w:noProof/>
        </w:rPr>
        <w:pict w14:anchorId="6349864E">
          <v:group id="Group 13" o:spid="_x0000_s2316" style="position:absolute;left:0;text-align:left;margin-left:111.8pt;margin-top:-6.7pt;width:436.15pt;height:198.5pt;z-index:251660800;mso-position-horizontal-relative:page;mso-width-relative:margin;mso-height-relative:margin" coordorigin=",-1812" coordsize="68841,379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">
            <v:rect id="Rectangle 3" o:spid="_x0000_s2317" style="position:absolute;left:4798;top:5516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" fillcolor="#4472c4" stroked="f" strokeweight="1pt">
              <v:textbox>
                <w:txbxContent>
                  <w:p w14:paraId="0BD272C2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4" o:spid="_x0000_s2318" style="position:absolute;top:14925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" fillcolor="#5b9bd5" stroked="f">
              <v:textbox>
                <w:txbxContent>
                  <w:p w14:paraId="23893C64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5" o:spid="_x0000_s2319" style="position:absolute;left:4798;top:24295;width:7550;height:4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" fillcolor="#a5a5a5" stroked="f">
              <v:textbox>
                <w:txbxContent>
                  <w:p w14:paraId="62DE9FD8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14" o:spid="_x0000_s2320" type="#_x0000_t32" style="position:absolute;left:6240;top:19194;width:0;height:5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" strokecolor="#a9d18e" strokeweight="1pt">
              <v:stroke startarrowwidth="wide" startarrowlength="long" endarrow="block" endcap="round"/>
            </v:shape>
            <v:shape id="Straight Arrow Connector 15" o:spid="_x0000_s2321" type="#_x0000_t32" style="position:absolute;left:10019;top:10205;width:0;height:144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" strokecolor="#a9d18e" strokeweight="1pt">
              <v:stroke startarrowwidth="wide" startarrowlength="long" endarrow="block" endcap="round"/>
              <o:lock v:ext="edit" shapetype="f"/>
            </v:shape>
            <v:shape id="TextBox 18" o:spid="_x0000_s2322" type="#_x0000_t202" style="position:absolute;left:693;top:17058;width:4989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" filled="f" stroked="f">
              <v:textbox inset="10.8pt,7.2pt,0,7.2pt">
                <w:txbxContent>
                  <w:p w14:paraId="11A7014E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PRS</w:t>
                    </w:r>
                  </w:p>
                </w:txbxContent>
              </v:textbox>
            </v:shape>
            <v:shape id="TextBox 19" o:spid="_x0000_s2323" type="#_x0000_t202" style="position:absolute;left:9256;top:13161;width:9539;height:7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" filled="f" stroked="f">
              <v:textbox inset="10.8pt,7.2pt,0,7.2pt">
                <w:txbxContent>
                  <w:p w14:paraId="4EE9CD06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Target location</w:t>
                    </w:r>
                  </w:p>
                </w:txbxContent>
              </v:textbox>
            </v:shape>
            <v:shape id="Picture 396160794" o:spid="_x0000_s2324" type="#_x0000_t75" alt="A colorful circle with black lines&#10;&#10;Description automatically generated with medium confidence" style="position:absolute;left:1138;top:28149;width:3943;height:3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">
              <v:imagedata r:id="rId11" o:title="A colorful circle with black lines&#10;&#10;Description automatically generated with medium confidence"/>
            </v:shape>
            <v:shape id="TextBox 21" o:spid="_x0000_s2325" type="#_x0000_t202" style="position:absolute;left:5213;top:25655;width:14980;height:10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" filled="f" stroked="f">
              <v:textbox inset="10.8pt,7.2pt,0,7.2pt">
                <w:txbxContent>
                  <w:p w14:paraId="7A6B4827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Option1: D-AIML</w:t>
                    </w:r>
                  </w:p>
                  <w:p w14:paraId="00BBEC5E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Option2: A-AIML</w:t>
                    </w:r>
                  </w:p>
                </w:txbxContent>
              </v:textbox>
            </v:shape>
            <v:rect id="Rectangle 22" o:spid="_x0000_s2326" style="position:absolute;left:28112;top:5970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" fillcolor="#4472c4" stroked="f" strokeweight="1pt">
              <v:textbox>
                <w:txbxContent>
                  <w:p w14:paraId="446790B7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23" o:spid="_x0000_s2327" style="position:absolute;left:23313;top:15378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" fillcolor="#5b9bd5" stroked="f">
              <v:textbox>
                <w:txbxContent>
                  <w:p w14:paraId="542789A8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24" o:spid="_x0000_s2328" style="position:absolute;left:28112;top:24749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" fillcolor="#a5a5a5" stroked="f">
              <v:textbox>
                <w:txbxContent>
                  <w:p w14:paraId="0BD8DAC9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25" o:spid="_x0000_s2329" type="#_x0000_t32" style="position:absolute;left:29554;top:19648;width:0;height:5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" strokecolor="#a9d18e" strokeweight="1pt">
              <v:stroke startarrowwidth="wide" startarrowlength="long" endarrow="block" endcap="round"/>
            </v:shape>
            <v:shape id="Straight Arrow Connector 26" o:spid="_x0000_s2330" type="#_x0000_t32" style="position:absolute;left:33332;top:10658;width:0;height:144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" strokecolor="#a9d18e" strokeweight="1pt">
              <v:stroke startarrowwidth="wide" startarrowlength="long" endarrow="block" endcap="round"/>
              <o:lock v:ext="edit" shapetype="f"/>
            </v:shape>
            <v:shape id="TextBox 27" o:spid="_x0000_s2331" type="#_x0000_t202" style="position:absolute;left:24634;top:18138;width:4226;height:6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" filled="f" stroked="f">
              <v:textbox inset="10.8pt,7.2pt,0,7.2pt">
                <w:txbxContent>
                  <w:p w14:paraId="194E01F3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PRS</w:t>
                    </w:r>
                  </w:p>
                </w:txbxContent>
              </v:textbox>
            </v:shape>
            <v:shape id="TextBox 28" o:spid="_x0000_s2332" type="#_x0000_t202" style="position:absolute;left:32765;top:12588;width:12270;height:10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" filled="f" stroked="f">
              <v:textbox inset="10.8pt,7.2pt,0,7.2pt">
                <w:txbxContent>
                  <w:p w14:paraId="60AD9234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PRS-based measurement</w:t>
                    </w:r>
                  </w:p>
                </w:txbxContent>
              </v:textbox>
            </v:shape>
            <v:shape id="Picture 29" o:spid="_x0000_s2333" type="#_x0000_t75" alt="A colorful circle with black lines&#10;&#10;Description automatically generated with medium confidence" style="position:absolute;left:23854;top:28444;width:3943;height:3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">
              <v:imagedata r:id="rId11" o:title="A colorful circle with black lines&#10;&#10;Description automatically generated with medium confidence"/>
            </v:shape>
            <v:shape id="TextBox 30" o:spid="_x0000_s2334" type="#_x0000_t202" style="position:absolute;left:28411;top:27485;width:15109;height:7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" filled="f" stroked="f">
              <v:textbox inset="10.8pt,7.2pt,0,7.2pt">
                <w:txbxContent>
                  <w:p w14:paraId="7DCEC74D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A-AIML</w:t>
                    </w:r>
                  </w:p>
                </w:txbxContent>
              </v:textbox>
            </v:shape>
            <v:rect id="Rectangle 31" o:spid="_x0000_s2335" style="position:absolute;left:50594;top:5970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" fillcolor="#4472c4" stroked="f" strokeweight="1pt">
              <v:textbox>
                <w:txbxContent>
                  <w:p w14:paraId="00C0E331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LMF</w:t>
                    </w:r>
                  </w:p>
                </w:txbxContent>
              </v:textbox>
            </v:rect>
            <v:rect id="Rectangle 32" o:spid="_x0000_s2336" style="position:absolute;left:45833;top:15378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" fillcolor="#5b9bd5" stroked="f">
              <v:textbox>
                <w:txbxContent>
                  <w:p w14:paraId="02D878FD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gNB</w:t>
                    </w:r>
                    <w:proofErr w:type="spellEnd"/>
                  </w:p>
                </w:txbxContent>
              </v:textbox>
            </v:rect>
            <v:rect id="Rectangle 33" o:spid="_x0000_s2337" style="position:absolute;left:50594;top:24749;width:7550;height:4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" fillcolor="#a5a5a5" stroked="f">
              <v:textbox>
                <w:txbxContent>
                  <w:p w14:paraId="45A63F81" w14:textId="77777777" w:rsidR="007B1740" w:rsidRDefault="007B1740" w:rsidP="007B1740">
                    <w:pPr>
                      <w:jc w:val="center"/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FFFFFF"/>
                        <w:kern w:val="24"/>
                        <w:sz w:val="16"/>
                        <w:szCs w:val="16"/>
                      </w:rPr>
                      <w:t>UE</w:t>
                    </w:r>
                  </w:p>
                </w:txbxContent>
              </v:textbox>
            </v:rect>
            <v:shape id="Straight Arrow Connector 34" o:spid="_x0000_s2338" type="#_x0000_t32" style="position:absolute;left:52036;top:19648;width:0;height:5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" strokecolor="#a9d18e" strokeweight="1pt">
              <v:stroke startarrowwidth="wide" startarrowlength="long" endarrow="block" endcap="round"/>
            </v:shape>
            <v:shape id="Straight Arrow Connector 35" o:spid="_x0000_s2339" type="#_x0000_t32" style="position:absolute;left:55852;top:10658;width:0;height:144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" strokecolor="#a9d18e" strokeweight="1pt">
              <v:stroke startarrowwidth="wide" startarrowlength="long" endarrow="block" endcap="round"/>
              <o:lock v:ext="edit" shapetype="f"/>
            </v:shape>
            <v:shape id="TextBox 36" o:spid="_x0000_s2340" type="#_x0000_t202" style="position:absolute;left:46209;top:17636;width:4805;height:7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" filled="f" stroked="f">
              <v:textbox inset="10.8pt,7.2pt,0,7.2pt">
                <w:txbxContent>
                  <w:p w14:paraId="15DF02AE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PRS</w:t>
                    </w:r>
                  </w:p>
                </w:txbxContent>
              </v:textbox>
            </v:shape>
            <v:shape id="TextBox 37" o:spid="_x0000_s2341" type="#_x0000_t202" style="position:absolute;left:56301;top:13161;width:12402;height:8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" filled="f" stroked="f">
              <v:textbox inset="10.8pt,7.2pt,0,7.2pt">
                <w:txbxContent>
                  <w:p w14:paraId="27768B07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PRS-based measurement</w:t>
                    </w:r>
                  </w:p>
                </w:txbxContent>
              </v:textbox>
            </v:shape>
            <v:shape id="Picture 942366640" o:spid="_x0000_s2342" type="#_x0000_t75" style="position:absolute;left:58417;top:8456;width:3944;height:3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">
              <v:imagedata r:id="rId11" o:title=""/>
            </v:shape>
            <v:shape id="TextBox 39" o:spid="_x0000_s2343" type="#_x0000_t202" style="position:absolute;left:58775;top:2378;width:10066;height:6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" filled="f" stroked="f">
              <v:textbox inset="10.8pt,7.2pt,0,7.2pt">
                <w:txbxContent>
                  <w:p w14:paraId="09C05FC4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000000"/>
                        <w:kern w:val="24"/>
                        <w:sz w:val="16"/>
                        <w:szCs w:val="16"/>
                      </w:rPr>
                      <w:t>D-AIML</w:t>
                    </w:r>
                  </w:p>
                </w:txbxContent>
              </v:textbox>
            </v:shape>
            <v:line id="Straight Connector 71" o:spid="_x0000_s2344" style="position:absolute;visibility:visible;mso-wrap-style:square" from="44019,4345" to="44019,35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" strokeweight=".5pt">
              <v:stroke startarrowwidth="wide" startarrowlength="long" joinstyle="miter"/>
              <o:lock v:ext="edit" shapetype="f"/>
            </v:line>
            <v:line id="Straight Connector 72" o:spid="_x0000_s2345" style="position:absolute;visibility:visible;mso-wrap-style:square" from="20932,4269" to="20932,35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" strokeweight=".5pt">
              <v:stroke startarrowwidth="wide" startarrowlength="long" joinstyle="miter"/>
              <o:lock v:ext="edit" shapetype="f"/>
            </v:line>
            <v:shape id="TextBox 73" o:spid="_x0000_s2346" type="#_x0000_t202" style="position:absolute;left:4080;top:-898;width:8144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" filled="f" stroked="f">
              <v:textbox inset="10.8pt,7.2pt,0,7.2pt">
                <w:txbxContent>
                  <w:p w14:paraId="34269BF9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4472C4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4472C4"/>
                        <w:kern w:val="24"/>
                        <w:sz w:val="16"/>
                        <w:szCs w:val="16"/>
                        <w:u w:val="single"/>
                      </w:rPr>
                      <w:t>Case1</w:t>
                    </w:r>
                  </w:p>
                </w:txbxContent>
              </v:textbox>
            </v:shape>
            <v:shape id="TextBox 74" o:spid="_x0000_s2347" type="#_x0000_t202" style="position:absolute;left:29330;top:-1585;width:5843;height:6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" filled="f" stroked="f">
              <v:textbox inset="10.8pt,7.2pt,0,7.2pt">
                <w:txbxContent>
                  <w:p w14:paraId="483A7B05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4472C4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4472C4"/>
                        <w:kern w:val="24"/>
                        <w:sz w:val="16"/>
                        <w:szCs w:val="16"/>
                        <w:u w:val="single"/>
                      </w:rPr>
                      <w:t>Case2a</w:t>
                    </w:r>
                  </w:p>
                </w:txbxContent>
              </v:textbox>
            </v:shape>
            <v:shape id="TextBox 75" o:spid="_x0000_s2348" type="#_x0000_t202" style="position:absolute;left:50938;top:-1812;width:6823;height:7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" filled="f" stroked="f">
              <v:textbox inset="10.8pt,7.2pt,0,7.2pt">
                <w:txbxContent>
                  <w:p w14:paraId="068E4750" w14:textId="77777777" w:rsidR="007B1740" w:rsidRDefault="007B1740" w:rsidP="007B1740">
                    <w:pPr>
                      <w:spacing w:before="240" w:line="228" w:lineRule="auto"/>
                      <w:rPr>
                        <w:rFonts w:hAnsi="Calibri"/>
                        <w:color w:val="4472C4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rFonts w:hAnsi="Calibri"/>
                        <w:color w:val="4472C4"/>
                        <w:kern w:val="24"/>
                        <w:sz w:val="16"/>
                        <w:szCs w:val="16"/>
                        <w:u w:val="single"/>
                      </w:rPr>
                      <w:t>Case2b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22A4E70" w14:textId="2C2DB07F" w:rsidR="00CE2E9B" w:rsidRDefault="00CE2E9B" w:rsidP="00CE2E9B">
      <w:pPr>
        <w:pStyle w:val="B1"/>
        <w:jc w:val="center"/>
      </w:pPr>
      <w:r>
        <w:t>Figure X-1: Architectures for AIML based positioning for KI#1</w:t>
      </w:r>
    </w:p>
    <w:p w14:paraId="24ED2A74" w14:textId="53335105" w:rsidR="00CE2E9B" w:rsidRPr="00CE2E9B" w:rsidRDefault="00AB014F" w:rsidP="00AB014F">
      <w:pPr>
        <w:pStyle w:val="B1"/>
        <w:ind w:left="0" w:right="400" w:firstLine="0"/>
        <w:jc w:val="left"/>
      </w:pPr>
      <w:r>
        <w:t xml:space="preserve">In Figure X-1, </w:t>
      </w:r>
      <w:r w:rsidR="00CE2E9B" w:rsidRPr="00CE2E9B">
        <w:t>D-AIML</w:t>
      </w:r>
      <w:r>
        <w:t xml:space="preserve"> means</w:t>
      </w:r>
      <w:r w:rsidR="00CE2E9B" w:rsidRPr="00CE2E9B">
        <w:t xml:space="preserve"> Direct AI/ML positioning</w:t>
      </w:r>
      <w:r>
        <w:t xml:space="preserve">, while </w:t>
      </w:r>
      <w:r w:rsidR="00CE2E9B" w:rsidRPr="00CE2E9B">
        <w:rPr>
          <w:lang w:val="en-US" w:eastAsia="zh-CN"/>
        </w:rPr>
        <w:t>A-AIML</w:t>
      </w:r>
      <w:r>
        <w:rPr>
          <w:lang w:val="en-US" w:eastAsia="zh-CN"/>
        </w:rPr>
        <w:t xml:space="preserve"> means</w:t>
      </w:r>
      <w:r w:rsidR="00CE2E9B" w:rsidRPr="00CE2E9B">
        <w:rPr>
          <w:lang w:val="en-US" w:eastAsia="zh-CN"/>
        </w:rPr>
        <w:t xml:space="preserve"> AI/ML assisted positioning</w:t>
      </w:r>
      <w:r>
        <w:rPr>
          <w:lang w:val="en-US" w:eastAsia="zh-CN"/>
        </w:rPr>
        <w:t>.</w:t>
      </w:r>
    </w:p>
    <w:p w14:paraId="79E0BE83" w14:textId="74B52D30" w:rsidR="00B15965" w:rsidRPr="00CE2E9B" w:rsidRDefault="00B15965" w:rsidP="00BB32D4">
      <w:pPr>
        <w:pStyle w:val="B1"/>
        <w:ind w:left="0" w:firstLine="0"/>
        <w:rPr>
          <w:lang w:val="en-US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3DEC3B80" w:rsidR="00540868" w:rsidRPr="00413C45" w:rsidRDefault="00540868" w:rsidP="007B1740">
      <w:pPr>
        <w:jc w:val="center"/>
        <w:rPr>
          <w:lang w:eastAsia="ko-KR"/>
        </w:rPr>
      </w:pPr>
    </w:p>
    <w:p w14:paraId="0B51D89B" w14:textId="5D1B5A0C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B434" w14:textId="77777777" w:rsidR="00D2144C" w:rsidRDefault="00D2144C">
      <w:r>
        <w:separator/>
      </w:r>
    </w:p>
  </w:endnote>
  <w:endnote w:type="continuationSeparator" w:id="0">
    <w:p w14:paraId="328301EF" w14:textId="77777777" w:rsidR="00D2144C" w:rsidRDefault="00D2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1D3AC" w14:textId="77777777" w:rsidR="00D2144C" w:rsidRDefault="00D2144C">
      <w:r>
        <w:separator/>
      </w:r>
    </w:p>
  </w:footnote>
  <w:footnote w:type="continuationSeparator" w:id="0">
    <w:p w14:paraId="0C23BAFB" w14:textId="77777777" w:rsidR="00D2144C" w:rsidRDefault="00D21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2578"/>
    <w:multiLevelType w:val="hybridMultilevel"/>
    <w:tmpl w:val="4B86A678"/>
    <w:lvl w:ilvl="0" w:tplc="2C423F26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40026E"/>
    <w:multiLevelType w:val="hybridMultilevel"/>
    <w:tmpl w:val="28DAAC2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B2299"/>
    <w:multiLevelType w:val="hybridMultilevel"/>
    <w:tmpl w:val="15C6AF0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819855976">
    <w:abstractNumId w:val="4"/>
  </w:num>
  <w:num w:numId="5" w16cid:durableId="277834094">
    <w:abstractNumId w:val="5"/>
  </w:num>
  <w:num w:numId="6" w16cid:durableId="14012959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8"/>
    <w:rsid w:val="00012335"/>
    <w:rsid w:val="00012C84"/>
    <w:rsid w:val="000133ED"/>
    <w:rsid w:val="00014636"/>
    <w:rsid w:val="00015049"/>
    <w:rsid w:val="00015FAA"/>
    <w:rsid w:val="0001664E"/>
    <w:rsid w:val="00016ADD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7E6"/>
    <w:rsid w:val="00045AD0"/>
    <w:rsid w:val="00045FB4"/>
    <w:rsid w:val="000466E8"/>
    <w:rsid w:val="00046EF8"/>
    <w:rsid w:val="0004758A"/>
    <w:rsid w:val="000478A3"/>
    <w:rsid w:val="00050748"/>
    <w:rsid w:val="00051064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0A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97FB4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8C"/>
    <w:rsid w:val="000A4140"/>
    <w:rsid w:val="000A48A6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CA8"/>
    <w:rsid w:val="000C11E1"/>
    <w:rsid w:val="000C14E5"/>
    <w:rsid w:val="000C16FD"/>
    <w:rsid w:val="000C1914"/>
    <w:rsid w:val="000C2106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188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9F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97B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6F0F"/>
    <w:rsid w:val="00137351"/>
    <w:rsid w:val="0013780F"/>
    <w:rsid w:val="00137B04"/>
    <w:rsid w:val="00140191"/>
    <w:rsid w:val="00140534"/>
    <w:rsid w:val="00140CFF"/>
    <w:rsid w:val="001410F3"/>
    <w:rsid w:val="0014116C"/>
    <w:rsid w:val="001412D6"/>
    <w:rsid w:val="001419E1"/>
    <w:rsid w:val="00141F5E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B35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287"/>
    <w:rsid w:val="001532C6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5E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A5"/>
    <w:rsid w:val="001742FF"/>
    <w:rsid w:val="001745E8"/>
    <w:rsid w:val="0017492E"/>
    <w:rsid w:val="001757A5"/>
    <w:rsid w:val="00175FE2"/>
    <w:rsid w:val="0017606B"/>
    <w:rsid w:val="0017656A"/>
    <w:rsid w:val="00176822"/>
    <w:rsid w:val="00177213"/>
    <w:rsid w:val="00177B6D"/>
    <w:rsid w:val="001810C6"/>
    <w:rsid w:val="001816E5"/>
    <w:rsid w:val="00182016"/>
    <w:rsid w:val="0018213D"/>
    <w:rsid w:val="001827F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37F"/>
    <w:rsid w:val="00190CD8"/>
    <w:rsid w:val="00190F6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84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DE3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BAE"/>
    <w:rsid w:val="001C1FFC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43"/>
    <w:rsid w:val="001C64D1"/>
    <w:rsid w:val="001D0066"/>
    <w:rsid w:val="001D0FDB"/>
    <w:rsid w:val="001D140A"/>
    <w:rsid w:val="001D14C3"/>
    <w:rsid w:val="001D1A1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26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4E"/>
    <w:rsid w:val="001F78B3"/>
    <w:rsid w:val="001F7ADB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E84"/>
    <w:rsid w:val="00204D5E"/>
    <w:rsid w:val="002053C8"/>
    <w:rsid w:val="00205989"/>
    <w:rsid w:val="00206E6A"/>
    <w:rsid w:val="002070EE"/>
    <w:rsid w:val="0020737F"/>
    <w:rsid w:val="00207DB5"/>
    <w:rsid w:val="002103EA"/>
    <w:rsid w:val="00210588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C68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6AA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844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70"/>
    <w:rsid w:val="002A5686"/>
    <w:rsid w:val="002A5A4F"/>
    <w:rsid w:val="002A7096"/>
    <w:rsid w:val="002A75D5"/>
    <w:rsid w:val="002A777D"/>
    <w:rsid w:val="002A7CE2"/>
    <w:rsid w:val="002A7D28"/>
    <w:rsid w:val="002B076F"/>
    <w:rsid w:val="002B0855"/>
    <w:rsid w:val="002B0ADC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4C93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827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CDE"/>
    <w:rsid w:val="002F1116"/>
    <w:rsid w:val="002F15A7"/>
    <w:rsid w:val="002F15DC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D1F"/>
    <w:rsid w:val="00303F91"/>
    <w:rsid w:val="003043A4"/>
    <w:rsid w:val="003048D4"/>
    <w:rsid w:val="00304EA1"/>
    <w:rsid w:val="00305A7A"/>
    <w:rsid w:val="00305BD8"/>
    <w:rsid w:val="00306836"/>
    <w:rsid w:val="003069FE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085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6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897"/>
    <w:rsid w:val="003428C3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EC"/>
    <w:rsid w:val="00351B10"/>
    <w:rsid w:val="0035291A"/>
    <w:rsid w:val="0035366B"/>
    <w:rsid w:val="00353B75"/>
    <w:rsid w:val="00354F2B"/>
    <w:rsid w:val="00355388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4E74"/>
    <w:rsid w:val="0036505D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416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A7CAE"/>
    <w:rsid w:val="003B04D7"/>
    <w:rsid w:val="003B057C"/>
    <w:rsid w:val="003B06F7"/>
    <w:rsid w:val="003B0BF4"/>
    <w:rsid w:val="003B0EF5"/>
    <w:rsid w:val="003B13A8"/>
    <w:rsid w:val="003B173C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02F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082"/>
    <w:rsid w:val="004021E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AB3"/>
    <w:rsid w:val="00422F87"/>
    <w:rsid w:val="004235CA"/>
    <w:rsid w:val="00423C66"/>
    <w:rsid w:val="00423D0D"/>
    <w:rsid w:val="004240AC"/>
    <w:rsid w:val="004243A3"/>
    <w:rsid w:val="004248FA"/>
    <w:rsid w:val="00424E52"/>
    <w:rsid w:val="0042527F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6A1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9A"/>
    <w:rsid w:val="004507AC"/>
    <w:rsid w:val="00450822"/>
    <w:rsid w:val="004510D5"/>
    <w:rsid w:val="00451476"/>
    <w:rsid w:val="004530FE"/>
    <w:rsid w:val="0045318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4F84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8EA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1EF8"/>
    <w:rsid w:val="004C248F"/>
    <w:rsid w:val="004C2637"/>
    <w:rsid w:val="004C2706"/>
    <w:rsid w:val="004C2DED"/>
    <w:rsid w:val="004C2F3A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9E"/>
    <w:rsid w:val="004D3F94"/>
    <w:rsid w:val="004D547D"/>
    <w:rsid w:val="004D626F"/>
    <w:rsid w:val="004D7304"/>
    <w:rsid w:val="004D73D4"/>
    <w:rsid w:val="004E0362"/>
    <w:rsid w:val="004E03A2"/>
    <w:rsid w:val="004E0E7F"/>
    <w:rsid w:val="004E1868"/>
    <w:rsid w:val="004E2E83"/>
    <w:rsid w:val="004E311D"/>
    <w:rsid w:val="004E3E5D"/>
    <w:rsid w:val="004E3F8D"/>
    <w:rsid w:val="004E4621"/>
    <w:rsid w:val="004E4B11"/>
    <w:rsid w:val="004E4EE1"/>
    <w:rsid w:val="004E569D"/>
    <w:rsid w:val="004E5A2D"/>
    <w:rsid w:val="004E67C6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CE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E0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FF7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C7B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067"/>
    <w:rsid w:val="0054152D"/>
    <w:rsid w:val="00541B31"/>
    <w:rsid w:val="0054250A"/>
    <w:rsid w:val="00542A62"/>
    <w:rsid w:val="00542B72"/>
    <w:rsid w:val="00543749"/>
    <w:rsid w:val="00543B15"/>
    <w:rsid w:val="00544195"/>
    <w:rsid w:val="005448A5"/>
    <w:rsid w:val="00544D51"/>
    <w:rsid w:val="00545C20"/>
    <w:rsid w:val="00545EE9"/>
    <w:rsid w:val="00550267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844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D7"/>
    <w:rsid w:val="00571673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B2D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689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6B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043"/>
    <w:rsid w:val="005B519F"/>
    <w:rsid w:val="005B51B1"/>
    <w:rsid w:val="005B54C1"/>
    <w:rsid w:val="005B55B2"/>
    <w:rsid w:val="005B5681"/>
    <w:rsid w:val="005B5AA5"/>
    <w:rsid w:val="005B5E97"/>
    <w:rsid w:val="005B6066"/>
    <w:rsid w:val="005B60A5"/>
    <w:rsid w:val="005B723A"/>
    <w:rsid w:val="005B7753"/>
    <w:rsid w:val="005B7B71"/>
    <w:rsid w:val="005B7EBA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76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0BB3"/>
    <w:rsid w:val="005D10AD"/>
    <w:rsid w:val="005D19B4"/>
    <w:rsid w:val="005D1B52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89E"/>
    <w:rsid w:val="005E49A4"/>
    <w:rsid w:val="005E4A69"/>
    <w:rsid w:val="005E4F64"/>
    <w:rsid w:val="005E5102"/>
    <w:rsid w:val="005E5584"/>
    <w:rsid w:val="005E5913"/>
    <w:rsid w:val="005E60B8"/>
    <w:rsid w:val="005E65F5"/>
    <w:rsid w:val="005E6D67"/>
    <w:rsid w:val="005E7A3E"/>
    <w:rsid w:val="005E7AA7"/>
    <w:rsid w:val="005E7AB9"/>
    <w:rsid w:val="005F00F2"/>
    <w:rsid w:val="005F0B2A"/>
    <w:rsid w:val="005F0C21"/>
    <w:rsid w:val="005F0DBE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947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25D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32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1C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E30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FA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9D7"/>
    <w:rsid w:val="0069154B"/>
    <w:rsid w:val="00691699"/>
    <w:rsid w:val="00692422"/>
    <w:rsid w:val="0069269F"/>
    <w:rsid w:val="00692BC3"/>
    <w:rsid w:val="00693817"/>
    <w:rsid w:val="00693B6F"/>
    <w:rsid w:val="00694EAF"/>
    <w:rsid w:val="006951F2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A5D"/>
    <w:rsid w:val="006A0C04"/>
    <w:rsid w:val="006A1BBE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5"/>
    <w:rsid w:val="006C7A99"/>
    <w:rsid w:val="006C7C56"/>
    <w:rsid w:val="006D019D"/>
    <w:rsid w:val="006D09CC"/>
    <w:rsid w:val="006D0B28"/>
    <w:rsid w:val="006D0C42"/>
    <w:rsid w:val="006D1335"/>
    <w:rsid w:val="006D1344"/>
    <w:rsid w:val="006D16F3"/>
    <w:rsid w:val="006D24C0"/>
    <w:rsid w:val="006D2620"/>
    <w:rsid w:val="006D2C17"/>
    <w:rsid w:val="006D2D9A"/>
    <w:rsid w:val="006D3025"/>
    <w:rsid w:val="006D306B"/>
    <w:rsid w:val="006D3372"/>
    <w:rsid w:val="006D3B20"/>
    <w:rsid w:val="006D42FB"/>
    <w:rsid w:val="006D4406"/>
    <w:rsid w:val="006D51D9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122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181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B0F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5AB"/>
    <w:rsid w:val="00715EA1"/>
    <w:rsid w:val="007169D8"/>
    <w:rsid w:val="00717536"/>
    <w:rsid w:val="00717BC3"/>
    <w:rsid w:val="00717E72"/>
    <w:rsid w:val="00720BC9"/>
    <w:rsid w:val="00720C46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1E4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F71"/>
    <w:rsid w:val="00740EE7"/>
    <w:rsid w:val="00741202"/>
    <w:rsid w:val="00741523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3D6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FC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36D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003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1E2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B33"/>
    <w:rsid w:val="007A1152"/>
    <w:rsid w:val="007A1359"/>
    <w:rsid w:val="007A2296"/>
    <w:rsid w:val="007A26CC"/>
    <w:rsid w:val="007A2A94"/>
    <w:rsid w:val="007A2B75"/>
    <w:rsid w:val="007A2E00"/>
    <w:rsid w:val="007A2FA7"/>
    <w:rsid w:val="007A30DD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40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4CC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5BC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A71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AEA"/>
    <w:rsid w:val="00857E1F"/>
    <w:rsid w:val="00860860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98D"/>
    <w:rsid w:val="00866A19"/>
    <w:rsid w:val="008674DE"/>
    <w:rsid w:val="0086784D"/>
    <w:rsid w:val="00867926"/>
    <w:rsid w:val="00870122"/>
    <w:rsid w:val="008708A0"/>
    <w:rsid w:val="00870EE7"/>
    <w:rsid w:val="0087156B"/>
    <w:rsid w:val="00871941"/>
    <w:rsid w:val="008719AE"/>
    <w:rsid w:val="00871B40"/>
    <w:rsid w:val="00871C04"/>
    <w:rsid w:val="008720D6"/>
    <w:rsid w:val="00872379"/>
    <w:rsid w:val="008723E0"/>
    <w:rsid w:val="008724C9"/>
    <w:rsid w:val="0087273F"/>
    <w:rsid w:val="008727EB"/>
    <w:rsid w:val="00872AA9"/>
    <w:rsid w:val="00872B89"/>
    <w:rsid w:val="00872BFF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608"/>
    <w:rsid w:val="00891513"/>
    <w:rsid w:val="00891B21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B98"/>
    <w:rsid w:val="008A035A"/>
    <w:rsid w:val="008A06F2"/>
    <w:rsid w:val="008A0A00"/>
    <w:rsid w:val="008A11B1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17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A4A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00D"/>
    <w:rsid w:val="008F163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EB"/>
    <w:rsid w:val="008F76A1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6D4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0FE"/>
    <w:rsid w:val="00915225"/>
    <w:rsid w:val="00915650"/>
    <w:rsid w:val="009156C2"/>
    <w:rsid w:val="009166FB"/>
    <w:rsid w:val="009167EF"/>
    <w:rsid w:val="00916CAD"/>
    <w:rsid w:val="00916FC9"/>
    <w:rsid w:val="00917351"/>
    <w:rsid w:val="009175D3"/>
    <w:rsid w:val="00917759"/>
    <w:rsid w:val="00917E08"/>
    <w:rsid w:val="00920175"/>
    <w:rsid w:val="00920EA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985"/>
    <w:rsid w:val="00936DD3"/>
    <w:rsid w:val="00936EE0"/>
    <w:rsid w:val="00936F1F"/>
    <w:rsid w:val="0093761C"/>
    <w:rsid w:val="00937DCB"/>
    <w:rsid w:val="0094087E"/>
    <w:rsid w:val="00941060"/>
    <w:rsid w:val="0094186E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B4F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881"/>
    <w:rsid w:val="00983A24"/>
    <w:rsid w:val="009846E2"/>
    <w:rsid w:val="009849E0"/>
    <w:rsid w:val="00984A47"/>
    <w:rsid w:val="0098545A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C4"/>
    <w:rsid w:val="009B3FEA"/>
    <w:rsid w:val="009B4435"/>
    <w:rsid w:val="009B4589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C55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176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F8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C8D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0B2"/>
    <w:rsid w:val="00A2128F"/>
    <w:rsid w:val="00A2142C"/>
    <w:rsid w:val="00A216F3"/>
    <w:rsid w:val="00A21B3B"/>
    <w:rsid w:val="00A22166"/>
    <w:rsid w:val="00A23A98"/>
    <w:rsid w:val="00A24013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34A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35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EF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094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988"/>
    <w:rsid w:val="00AA22B5"/>
    <w:rsid w:val="00AA2339"/>
    <w:rsid w:val="00AA26BA"/>
    <w:rsid w:val="00AA2DAA"/>
    <w:rsid w:val="00AA314E"/>
    <w:rsid w:val="00AA3716"/>
    <w:rsid w:val="00AA3F5F"/>
    <w:rsid w:val="00AA4AF4"/>
    <w:rsid w:val="00AA6B77"/>
    <w:rsid w:val="00AA71D9"/>
    <w:rsid w:val="00AB014F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A78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B2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779"/>
    <w:rsid w:val="00AE08C8"/>
    <w:rsid w:val="00AE08D0"/>
    <w:rsid w:val="00AE0B4B"/>
    <w:rsid w:val="00AE2477"/>
    <w:rsid w:val="00AE2517"/>
    <w:rsid w:val="00AE2894"/>
    <w:rsid w:val="00AE2F31"/>
    <w:rsid w:val="00AE332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2A8F"/>
    <w:rsid w:val="00B04625"/>
    <w:rsid w:val="00B05AE2"/>
    <w:rsid w:val="00B0636E"/>
    <w:rsid w:val="00B0719E"/>
    <w:rsid w:val="00B0743E"/>
    <w:rsid w:val="00B07894"/>
    <w:rsid w:val="00B078AF"/>
    <w:rsid w:val="00B07BE7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074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36C"/>
    <w:rsid w:val="00B51559"/>
    <w:rsid w:val="00B51FFC"/>
    <w:rsid w:val="00B5204F"/>
    <w:rsid w:val="00B52A97"/>
    <w:rsid w:val="00B52B08"/>
    <w:rsid w:val="00B531AC"/>
    <w:rsid w:val="00B5382E"/>
    <w:rsid w:val="00B5395D"/>
    <w:rsid w:val="00B53972"/>
    <w:rsid w:val="00B53BC9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F3A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DC"/>
    <w:rsid w:val="00B91DF6"/>
    <w:rsid w:val="00B92571"/>
    <w:rsid w:val="00B93312"/>
    <w:rsid w:val="00B9339F"/>
    <w:rsid w:val="00B93A09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BF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F64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16D"/>
    <w:rsid w:val="00BC5DFA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AEC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39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C99"/>
    <w:rsid w:val="00BF53FC"/>
    <w:rsid w:val="00BF59EE"/>
    <w:rsid w:val="00BF5AC3"/>
    <w:rsid w:val="00BF5CAA"/>
    <w:rsid w:val="00BF77BC"/>
    <w:rsid w:val="00C00B71"/>
    <w:rsid w:val="00C02866"/>
    <w:rsid w:val="00C02E38"/>
    <w:rsid w:val="00C02F35"/>
    <w:rsid w:val="00C03FF6"/>
    <w:rsid w:val="00C0545D"/>
    <w:rsid w:val="00C061AD"/>
    <w:rsid w:val="00C06222"/>
    <w:rsid w:val="00C066CB"/>
    <w:rsid w:val="00C066DC"/>
    <w:rsid w:val="00C07433"/>
    <w:rsid w:val="00C075F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31B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C8E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EA1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7D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CCA"/>
    <w:rsid w:val="00C71109"/>
    <w:rsid w:val="00C7126E"/>
    <w:rsid w:val="00C717AC"/>
    <w:rsid w:val="00C720FC"/>
    <w:rsid w:val="00C72C5A"/>
    <w:rsid w:val="00C72E0F"/>
    <w:rsid w:val="00C738B9"/>
    <w:rsid w:val="00C74121"/>
    <w:rsid w:val="00C7414F"/>
    <w:rsid w:val="00C7466F"/>
    <w:rsid w:val="00C75386"/>
    <w:rsid w:val="00C761D7"/>
    <w:rsid w:val="00C76256"/>
    <w:rsid w:val="00C764C5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792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425"/>
    <w:rsid w:val="00CD57DE"/>
    <w:rsid w:val="00CD58E0"/>
    <w:rsid w:val="00CD66A5"/>
    <w:rsid w:val="00CD770E"/>
    <w:rsid w:val="00CD7C69"/>
    <w:rsid w:val="00CE01DF"/>
    <w:rsid w:val="00CE0680"/>
    <w:rsid w:val="00CE0AC7"/>
    <w:rsid w:val="00CE0BAC"/>
    <w:rsid w:val="00CE13B9"/>
    <w:rsid w:val="00CE1ACA"/>
    <w:rsid w:val="00CE1F4C"/>
    <w:rsid w:val="00CE278F"/>
    <w:rsid w:val="00CE2E9B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54E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9F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CE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44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58E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EC9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91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156"/>
    <w:rsid w:val="00D814E3"/>
    <w:rsid w:val="00D817A0"/>
    <w:rsid w:val="00D828CA"/>
    <w:rsid w:val="00D82ADB"/>
    <w:rsid w:val="00D82C70"/>
    <w:rsid w:val="00D83026"/>
    <w:rsid w:val="00D83228"/>
    <w:rsid w:val="00D83B4A"/>
    <w:rsid w:val="00D845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269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EED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3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A66"/>
    <w:rsid w:val="00DE0B5E"/>
    <w:rsid w:val="00DE0BC5"/>
    <w:rsid w:val="00DE1198"/>
    <w:rsid w:val="00DE1810"/>
    <w:rsid w:val="00DE1A1A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046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6D2"/>
    <w:rsid w:val="00E01DF8"/>
    <w:rsid w:val="00E02A57"/>
    <w:rsid w:val="00E02FB3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5B6"/>
    <w:rsid w:val="00E1585B"/>
    <w:rsid w:val="00E15F71"/>
    <w:rsid w:val="00E1605F"/>
    <w:rsid w:val="00E1626C"/>
    <w:rsid w:val="00E16529"/>
    <w:rsid w:val="00E167E2"/>
    <w:rsid w:val="00E17223"/>
    <w:rsid w:val="00E17715"/>
    <w:rsid w:val="00E179A0"/>
    <w:rsid w:val="00E17C95"/>
    <w:rsid w:val="00E202C9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6FE1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C3F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DCB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792"/>
    <w:rsid w:val="00E621A3"/>
    <w:rsid w:val="00E6229D"/>
    <w:rsid w:val="00E627A3"/>
    <w:rsid w:val="00E637BA"/>
    <w:rsid w:val="00E63821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6F37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8EF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5D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3E59"/>
    <w:rsid w:val="00EB4539"/>
    <w:rsid w:val="00EB4A33"/>
    <w:rsid w:val="00EB4DC1"/>
    <w:rsid w:val="00EB4E97"/>
    <w:rsid w:val="00EB56F8"/>
    <w:rsid w:val="00EB5BEE"/>
    <w:rsid w:val="00EB5C4F"/>
    <w:rsid w:val="00EB5D85"/>
    <w:rsid w:val="00EB5EBE"/>
    <w:rsid w:val="00EB656A"/>
    <w:rsid w:val="00EB6BBB"/>
    <w:rsid w:val="00EB7514"/>
    <w:rsid w:val="00EB76A1"/>
    <w:rsid w:val="00EB78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123"/>
    <w:rsid w:val="00ED3496"/>
    <w:rsid w:val="00ED395F"/>
    <w:rsid w:val="00ED39CD"/>
    <w:rsid w:val="00ED5660"/>
    <w:rsid w:val="00ED576B"/>
    <w:rsid w:val="00ED5DB1"/>
    <w:rsid w:val="00ED6CED"/>
    <w:rsid w:val="00ED70E1"/>
    <w:rsid w:val="00ED738A"/>
    <w:rsid w:val="00ED791A"/>
    <w:rsid w:val="00EE0FA0"/>
    <w:rsid w:val="00EE1275"/>
    <w:rsid w:val="00EE1916"/>
    <w:rsid w:val="00EE1BE8"/>
    <w:rsid w:val="00EE1E79"/>
    <w:rsid w:val="00EE2843"/>
    <w:rsid w:val="00EE2938"/>
    <w:rsid w:val="00EE2E11"/>
    <w:rsid w:val="00EE2EFE"/>
    <w:rsid w:val="00EE323A"/>
    <w:rsid w:val="00EE39CA"/>
    <w:rsid w:val="00EE3B8A"/>
    <w:rsid w:val="00EE3BF8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5A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5C56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5FB"/>
    <w:rsid w:val="00F316E2"/>
    <w:rsid w:val="00F324B8"/>
    <w:rsid w:val="00F326F4"/>
    <w:rsid w:val="00F3283C"/>
    <w:rsid w:val="00F32E5F"/>
    <w:rsid w:val="00F332C8"/>
    <w:rsid w:val="00F34405"/>
    <w:rsid w:val="00F349DA"/>
    <w:rsid w:val="00F34ECA"/>
    <w:rsid w:val="00F357EF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2B5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122"/>
    <w:rsid w:val="00F532D5"/>
    <w:rsid w:val="00F535E9"/>
    <w:rsid w:val="00F53837"/>
    <w:rsid w:val="00F543F3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963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3C8"/>
    <w:rsid w:val="00F93203"/>
    <w:rsid w:val="00F93889"/>
    <w:rsid w:val="00F943D5"/>
    <w:rsid w:val="00F94D71"/>
    <w:rsid w:val="00F952D9"/>
    <w:rsid w:val="00F95DF4"/>
    <w:rsid w:val="00F97C73"/>
    <w:rsid w:val="00FA06C5"/>
    <w:rsid w:val="00FA0B48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5A7"/>
    <w:rsid w:val="00FB3D31"/>
    <w:rsid w:val="00FB3FAA"/>
    <w:rsid w:val="00FB4350"/>
    <w:rsid w:val="00FB441D"/>
    <w:rsid w:val="00FB448E"/>
    <w:rsid w:val="00FB4655"/>
    <w:rsid w:val="00FB46BD"/>
    <w:rsid w:val="00FB46FC"/>
    <w:rsid w:val="00FB4890"/>
    <w:rsid w:val="00FB5148"/>
    <w:rsid w:val="00FB57B7"/>
    <w:rsid w:val="00FB6092"/>
    <w:rsid w:val="00FB6386"/>
    <w:rsid w:val="00FB6B44"/>
    <w:rsid w:val="00FB6B7A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97E"/>
    <w:rsid w:val="00FC51EA"/>
    <w:rsid w:val="00FC569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8E5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0">
      <v:textbox inset="5.85pt,.7pt,5.85pt,.7pt"/>
    </o:shapedefaults>
    <o:shapelayout v:ext="edit">
      <o:idmap v:ext="edit" data="2"/>
      <o:rules v:ext="edit">
        <o:r id="V:Rule11" type="connector" idref="#Straight Arrow Connector 43"/>
        <o:r id="V:Rule12" type="connector" idref="#Straight Arrow Connector 44"/>
        <o:r id="V:Rule13" type="connector" idref="#Straight Arrow Connector 60"/>
        <o:r id="V:Rule14" type="connector" idref="#Straight Arrow Connector 61"/>
        <o:r id="V:Rule15" type="connector" idref="#Straight Arrow Connector 14"/>
        <o:r id="V:Rule16" type="connector" idref="#Straight Arrow Connector 15"/>
        <o:r id="V:Rule17" type="connector" idref="#Straight Arrow Connector 25"/>
        <o:r id="V:Rule18" type="connector" idref="#Straight Arrow Connector 26"/>
        <o:r id="V:Rule19" type="connector" idref="#Straight Arrow Connector 34"/>
        <o:r id="V:Rule20" type="connector" idref="#Straight Arrow Connector 35"/>
        <o:r id="V:Rule25" type="connector" idref="#Straight Arrow Connector 60"/>
        <o:r id="V:Rule27" type="connector" idref="#Straight Arrow Connector 25"/>
        <o:r id="V:Rule32" type="connector" idref="#Straight Arrow Connector 15"/>
        <o:r id="V:Rule33" type="connector" idref="#Straight Arrow Connector 61"/>
        <o:r id="V:Rule34" type="connector" idref="#Straight Arrow Connector 14"/>
        <o:r id="V:Rule35" type="connector" idref="#Straight Arrow Connector 44"/>
        <o:r id="V:Rule36" type="connector" idref="#Straight Arrow Connector 43"/>
        <o:r id="V:Rule38" type="connector" idref="#Straight Arrow Connector 26"/>
        <o:r id="V:Rule39" type="connector" idref="#Straight Connector 72"/>
        <o:r id="V:Rule40" type="connector" idref="#Straight Arrow Connector 34"/>
        <o:r id="V:Rule41" type="connector" idref="#Straight Connector 71"/>
        <o:r id="V:Rule42" type="connector" idref="#Straight Arrow Connector 35"/>
      </o:rules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3BC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QC_160AH</cp:lastModifiedBy>
  <cp:revision>67</cp:revision>
  <cp:lastPrinted>2017-11-09T01:38:00Z</cp:lastPrinted>
  <dcterms:created xsi:type="dcterms:W3CDTF">2024-01-09T12:27:00Z</dcterms:created>
  <dcterms:modified xsi:type="dcterms:W3CDTF">2024-01-12T08:53:00Z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0x010100C4026D506A4D0E4382B44497E8E633E5</vt:lpwstr>
  </property>
</Properties>
</file>